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502A8" w14:textId="77777777" w:rsidR="004C5CC4" w:rsidRPr="0042751F" w:rsidRDefault="004C5CC4" w:rsidP="002F69BD">
      <w:pPr>
        <w:pStyle w:val="Title"/>
        <w:rPr>
          <w:sz w:val="32"/>
        </w:rPr>
      </w:pPr>
    </w:p>
    <w:p w14:paraId="5243D267" w14:textId="77777777" w:rsidR="004C5CC4" w:rsidRPr="0042751F" w:rsidRDefault="004C5CC4" w:rsidP="002F69BD">
      <w:pPr>
        <w:pStyle w:val="Title"/>
        <w:rPr>
          <w:sz w:val="24"/>
        </w:rPr>
      </w:pPr>
    </w:p>
    <w:p w14:paraId="0EEB9E6D" w14:textId="77777777" w:rsidR="004E55EA" w:rsidRPr="0042751F" w:rsidRDefault="004E55EA" w:rsidP="002F69BD">
      <w:pPr>
        <w:pStyle w:val="BodyText"/>
        <w:jc w:val="center"/>
        <w:rPr>
          <w:rFonts w:ascii="Arial" w:hAnsi="Arial" w:cs="Arial"/>
          <w:sz w:val="48"/>
        </w:rPr>
      </w:pPr>
    </w:p>
    <w:p w14:paraId="00296962" w14:textId="090EBFD8" w:rsidR="004E55EA" w:rsidRPr="0042751F" w:rsidRDefault="00C179FC" w:rsidP="002F69BD">
      <w:pPr>
        <w:pStyle w:val="BodyText"/>
        <w:jc w:val="center"/>
        <w:rPr>
          <w:rFonts w:ascii="Arial" w:hAnsi="Arial" w:cs="Arial"/>
          <w:b/>
          <w:sz w:val="48"/>
        </w:rPr>
      </w:pPr>
      <w:r w:rsidRPr="0042751F">
        <w:rPr>
          <w:rFonts w:ascii="Arial" w:hAnsi="Arial" w:cs="Arial"/>
          <w:noProof/>
          <w:lang w:val="nb-NO"/>
        </w:rPr>
        <w:drawing>
          <wp:inline distT="0" distB="0" distL="0" distR="0" wp14:anchorId="15E26E0E" wp14:editId="4127F0BC">
            <wp:extent cx="3622431" cy="330200"/>
            <wp:effectExtent l="0" t="0" r="0" b="0"/>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622431" cy="330200"/>
                    </a:xfrm>
                    <a:prstGeom prst="rect">
                      <a:avLst/>
                    </a:prstGeom>
                  </pic:spPr>
                </pic:pic>
              </a:graphicData>
            </a:graphic>
          </wp:inline>
        </w:drawing>
      </w:r>
    </w:p>
    <w:p w14:paraId="4FBC8767" w14:textId="77777777" w:rsidR="004E55EA" w:rsidRPr="0042751F" w:rsidRDefault="004E55EA" w:rsidP="002F69BD">
      <w:pPr>
        <w:pStyle w:val="BodyText"/>
        <w:jc w:val="center"/>
        <w:rPr>
          <w:rFonts w:ascii="Arial" w:hAnsi="Arial" w:cs="Arial"/>
          <w:b/>
          <w:sz w:val="48"/>
        </w:rPr>
      </w:pPr>
    </w:p>
    <w:p w14:paraId="0EA35A1B" w14:textId="5FB25537" w:rsidR="004E55EA" w:rsidRPr="0042751F" w:rsidRDefault="004C21AE" w:rsidP="002F69BD">
      <w:pPr>
        <w:pStyle w:val="BodyText"/>
        <w:jc w:val="center"/>
        <w:rPr>
          <w:rFonts w:ascii="Arial" w:hAnsi="Arial" w:cs="Arial"/>
          <w:b/>
          <w:caps/>
          <w:sz w:val="48"/>
        </w:rPr>
      </w:pPr>
      <w:r w:rsidRPr="004C21AE">
        <w:rPr>
          <w:rFonts w:ascii="Arial" w:hAnsi="Arial" w:cs="Arial"/>
          <w:b/>
          <w:bCs/>
          <w:caps/>
          <w:sz w:val="44"/>
          <w:szCs w:val="44"/>
          <w:lang w:val="nb-NO"/>
        </w:rPr>
        <w:t>26/01889</w:t>
      </w:r>
      <w:r>
        <w:rPr>
          <w:rFonts w:ascii="Arial" w:hAnsi="Arial" w:cs="Arial"/>
          <w:b/>
          <w:bCs/>
          <w:caps/>
          <w:sz w:val="44"/>
          <w:szCs w:val="44"/>
          <w:lang w:val="nb-NO"/>
        </w:rPr>
        <w:t xml:space="preserve"> </w:t>
      </w:r>
      <w:r w:rsidR="002D5D0F" w:rsidRPr="0042751F">
        <w:rPr>
          <w:rFonts w:ascii="Arial" w:hAnsi="Arial" w:cs="Arial"/>
          <w:b/>
          <w:bCs/>
          <w:caps/>
          <w:sz w:val="44"/>
          <w:szCs w:val="44"/>
          <w:lang w:val="nb-NO"/>
        </w:rPr>
        <w:t>Anskaffelse av HPLC med PDA og FLD detektor</w:t>
      </w:r>
      <w:r w:rsidR="006831DA">
        <w:rPr>
          <w:rFonts w:ascii="Arial" w:hAnsi="Arial" w:cs="Arial"/>
          <w:b/>
          <w:bCs/>
          <w:caps/>
          <w:sz w:val="44"/>
          <w:szCs w:val="44"/>
          <w:lang w:val="nb-NO"/>
        </w:rPr>
        <w:t xml:space="preserve"> for DMP</w:t>
      </w:r>
    </w:p>
    <w:p w14:paraId="2BC47DF3" w14:textId="77777777" w:rsidR="004E55EA" w:rsidRPr="0042751F" w:rsidRDefault="004E55EA" w:rsidP="002F69BD">
      <w:pPr>
        <w:pStyle w:val="BodyText"/>
        <w:jc w:val="center"/>
        <w:rPr>
          <w:rFonts w:ascii="Arial" w:hAnsi="Arial" w:cs="Arial"/>
          <w:b/>
          <w:sz w:val="36"/>
          <w:szCs w:val="36"/>
        </w:rPr>
      </w:pPr>
    </w:p>
    <w:p w14:paraId="2255C3CC" w14:textId="77777777" w:rsidR="002F69BD" w:rsidRPr="0042751F" w:rsidRDefault="002F69BD" w:rsidP="002F69BD">
      <w:pPr>
        <w:pStyle w:val="Title"/>
      </w:pPr>
      <w:r w:rsidRPr="0042751F">
        <w:t>Bilag 1 - Kundens kravspesifikasjon</w:t>
      </w:r>
    </w:p>
    <w:p w14:paraId="2C209956" w14:textId="77777777" w:rsidR="004E55EA" w:rsidRPr="0042751F" w:rsidRDefault="004E55EA" w:rsidP="002F69BD">
      <w:pPr>
        <w:pStyle w:val="BodyText"/>
        <w:jc w:val="center"/>
        <w:rPr>
          <w:rFonts w:ascii="Arial" w:hAnsi="Arial" w:cs="Arial"/>
          <w:b/>
          <w:sz w:val="48"/>
        </w:rPr>
      </w:pPr>
    </w:p>
    <w:p w14:paraId="59F86AC4" w14:textId="4AA9752B" w:rsidR="00FB7A44" w:rsidRPr="0042751F" w:rsidRDefault="00FB7A44" w:rsidP="002F69BD">
      <w:pPr>
        <w:pStyle w:val="BodyText"/>
        <w:jc w:val="center"/>
        <w:rPr>
          <w:rFonts w:ascii="Arial" w:hAnsi="Arial" w:cs="Arial"/>
          <w:b/>
          <w:sz w:val="44"/>
          <w:szCs w:val="44"/>
          <w:lang w:val="nb-NO"/>
        </w:rPr>
      </w:pPr>
    </w:p>
    <w:p w14:paraId="79A74BB6" w14:textId="69385221" w:rsidR="004E55EA" w:rsidRPr="007C4B24" w:rsidRDefault="004E55EA" w:rsidP="002F69BD">
      <w:pPr>
        <w:pStyle w:val="BodyText"/>
        <w:jc w:val="center"/>
        <w:rPr>
          <w:rFonts w:ascii="Arial" w:hAnsi="Arial" w:cs="Arial"/>
          <w:b/>
          <w:sz w:val="44"/>
          <w:szCs w:val="44"/>
        </w:rPr>
      </w:pPr>
    </w:p>
    <w:p w14:paraId="22106C4C" w14:textId="77777777" w:rsidR="004E55EA" w:rsidRPr="0042751F" w:rsidRDefault="004E55EA" w:rsidP="002F69BD">
      <w:pPr>
        <w:jc w:val="center"/>
        <w:rPr>
          <w:rFonts w:ascii="Arial" w:hAnsi="Arial" w:cs="Arial"/>
          <w:b/>
          <w:sz w:val="48"/>
        </w:rPr>
      </w:pPr>
    </w:p>
    <w:p w14:paraId="6B1757BA" w14:textId="77777777" w:rsidR="004E55EA" w:rsidRPr="0042751F" w:rsidRDefault="004E55EA" w:rsidP="002F69BD">
      <w:pPr>
        <w:jc w:val="center"/>
        <w:rPr>
          <w:rFonts w:ascii="Arial" w:hAnsi="Arial" w:cs="Arial"/>
          <w:b/>
          <w:sz w:val="48"/>
        </w:rPr>
      </w:pPr>
    </w:p>
    <w:p w14:paraId="762877AC" w14:textId="77777777" w:rsidR="004E55EA" w:rsidRPr="0042751F" w:rsidRDefault="004E55EA" w:rsidP="004E55EA">
      <w:pPr>
        <w:jc w:val="center"/>
        <w:rPr>
          <w:rFonts w:ascii="Arial" w:hAnsi="Arial" w:cs="Arial"/>
        </w:rPr>
      </w:pPr>
    </w:p>
    <w:p w14:paraId="09840669" w14:textId="77777777" w:rsidR="004E55EA" w:rsidRPr="0042751F" w:rsidRDefault="004E55EA" w:rsidP="004E55EA">
      <w:pPr>
        <w:rPr>
          <w:rFonts w:ascii="Arial" w:hAnsi="Arial" w:cs="Arial"/>
          <w:b/>
          <w:sz w:val="28"/>
          <w:szCs w:val="22"/>
        </w:rPr>
      </w:pPr>
      <w:r w:rsidRPr="007C4B24">
        <w:rPr>
          <w:rFonts w:ascii="Arial" w:hAnsi="Arial" w:cs="Arial"/>
        </w:rPr>
        <w:br w:type="page"/>
      </w:r>
      <w:r w:rsidRPr="0042751F">
        <w:rPr>
          <w:rFonts w:ascii="Arial" w:hAnsi="Arial" w:cs="Arial"/>
          <w:b/>
          <w:sz w:val="28"/>
          <w:szCs w:val="22"/>
        </w:rPr>
        <w:t>Innhold</w:t>
      </w:r>
    </w:p>
    <w:p w14:paraId="28F6A69D" w14:textId="77777777" w:rsidR="004E55EA" w:rsidRPr="0042751F" w:rsidRDefault="004E55EA" w:rsidP="004E55EA">
      <w:pPr>
        <w:rPr>
          <w:rFonts w:ascii="Arial" w:hAnsi="Arial" w:cs="Arial"/>
          <w:b/>
          <w:szCs w:val="22"/>
        </w:rPr>
      </w:pPr>
    </w:p>
    <w:p w14:paraId="6F7EA273" w14:textId="5ABFC250" w:rsidR="00A9649D" w:rsidRPr="00A9649D" w:rsidRDefault="004E55EA" w:rsidP="00A9649D">
      <w:pPr>
        <w:pStyle w:val="TOC1"/>
        <w:tabs>
          <w:tab w:val="clear" w:pos="9360"/>
          <w:tab w:val="left" w:pos="431"/>
          <w:tab w:val="right" w:pos="12474"/>
        </w:tabs>
        <w:rPr>
          <w:rFonts w:asciiTheme="minorHAnsi" w:eastAsiaTheme="minorEastAsia" w:hAnsiTheme="minorHAnsi" w:cstheme="minorBidi"/>
          <w:noProof/>
          <w:kern w:val="2"/>
          <w:sz w:val="22"/>
          <w:szCs w:val="22"/>
          <w:lang w:eastAsia="nb-NO"/>
          <w14:ligatures w14:val="standardContextual"/>
        </w:rPr>
      </w:pPr>
      <w:r w:rsidRPr="00A9649D">
        <w:rPr>
          <w:rFonts w:cs="Arial"/>
          <w:sz w:val="22"/>
          <w:szCs w:val="22"/>
        </w:rPr>
        <w:fldChar w:fldCharType="begin"/>
      </w:r>
      <w:r w:rsidRPr="00A9649D">
        <w:rPr>
          <w:rFonts w:cs="Arial"/>
          <w:sz w:val="22"/>
          <w:szCs w:val="22"/>
        </w:rPr>
        <w:instrText xml:space="preserve"> TOC \o "1-1" \h \z \u </w:instrText>
      </w:r>
      <w:r w:rsidRPr="00A9649D">
        <w:rPr>
          <w:rFonts w:cs="Arial"/>
          <w:sz w:val="22"/>
          <w:szCs w:val="22"/>
        </w:rPr>
        <w:fldChar w:fldCharType="separate"/>
      </w:r>
      <w:hyperlink w:anchor="_Toc230352864" w:history="1">
        <w:r w:rsidR="00A9649D" w:rsidRPr="00A9649D">
          <w:rPr>
            <w:rStyle w:val="Hyperlink"/>
            <w:noProof/>
            <w:sz w:val="22"/>
            <w:szCs w:val="22"/>
          </w:rPr>
          <w:t>1</w:t>
        </w:r>
        <w:r w:rsidR="00A9649D" w:rsidRPr="00A9649D">
          <w:rPr>
            <w:rFonts w:asciiTheme="minorHAnsi" w:eastAsiaTheme="minorEastAsia" w:hAnsiTheme="minorHAnsi" w:cstheme="minorBidi"/>
            <w:noProof/>
            <w:kern w:val="2"/>
            <w:sz w:val="22"/>
            <w:szCs w:val="22"/>
            <w:lang w:eastAsia="nb-NO"/>
            <w14:ligatures w14:val="standardContextual"/>
          </w:rPr>
          <w:tab/>
        </w:r>
        <w:r w:rsidR="00A9649D" w:rsidRPr="00A9649D">
          <w:rPr>
            <w:rStyle w:val="Hyperlink"/>
            <w:noProof/>
            <w:sz w:val="22"/>
            <w:szCs w:val="22"/>
          </w:rPr>
          <w:t>Innledning</w:t>
        </w:r>
        <w:r w:rsidR="00A9649D" w:rsidRPr="00A9649D">
          <w:rPr>
            <w:noProof/>
            <w:webHidden/>
            <w:sz w:val="22"/>
            <w:szCs w:val="22"/>
          </w:rPr>
          <w:tab/>
        </w:r>
        <w:r w:rsidR="00A9649D" w:rsidRPr="00A9649D">
          <w:rPr>
            <w:noProof/>
            <w:webHidden/>
            <w:sz w:val="22"/>
            <w:szCs w:val="22"/>
          </w:rPr>
          <w:fldChar w:fldCharType="begin"/>
        </w:r>
        <w:r w:rsidR="00A9649D" w:rsidRPr="00A9649D">
          <w:rPr>
            <w:noProof/>
            <w:webHidden/>
            <w:sz w:val="22"/>
            <w:szCs w:val="22"/>
          </w:rPr>
          <w:instrText xml:space="preserve"> PAGEREF _Toc230352864 \h </w:instrText>
        </w:r>
        <w:r w:rsidR="00A9649D" w:rsidRPr="00A9649D">
          <w:rPr>
            <w:noProof/>
            <w:webHidden/>
            <w:sz w:val="22"/>
            <w:szCs w:val="22"/>
          </w:rPr>
        </w:r>
        <w:r w:rsidR="00A9649D" w:rsidRPr="00A9649D">
          <w:rPr>
            <w:noProof/>
            <w:webHidden/>
            <w:sz w:val="22"/>
            <w:szCs w:val="22"/>
          </w:rPr>
          <w:fldChar w:fldCharType="separate"/>
        </w:r>
        <w:r w:rsidR="00A9649D" w:rsidRPr="00A9649D">
          <w:rPr>
            <w:noProof/>
            <w:webHidden/>
            <w:sz w:val="22"/>
            <w:szCs w:val="22"/>
          </w:rPr>
          <w:t>3</w:t>
        </w:r>
        <w:r w:rsidR="00A9649D" w:rsidRPr="00A9649D">
          <w:rPr>
            <w:noProof/>
            <w:webHidden/>
            <w:sz w:val="22"/>
            <w:szCs w:val="22"/>
          </w:rPr>
          <w:fldChar w:fldCharType="end"/>
        </w:r>
      </w:hyperlink>
    </w:p>
    <w:p w14:paraId="682B0A37" w14:textId="33F91D22" w:rsidR="00A9649D" w:rsidRPr="00A9649D" w:rsidRDefault="00A9649D" w:rsidP="00A9649D">
      <w:pPr>
        <w:pStyle w:val="TOC1"/>
        <w:tabs>
          <w:tab w:val="clear" w:pos="9360"/>
          <w:tab w:val="left" w:pos="431"/>
          <w:tab w:val="right" w:pos="12474"/>
        </w:tabs>
        <w:rPr>
          <w:rFonts w:asciiTheme="minorHAnsi" w:eastAsiaTheme="minorEastAsia" w:hAnsiTheme="minorHAnsi" w:cstheme="minorBidi"/>
          <w:noProof/>
          <w:kern w:val="2"/>
          <w:sz w:val="22"/>
          <w:szCs w:val="22"/>
          <w:lang w:eastAsia="nb-NO"/>
          <w14:ligatures w14:val="standardContextual"/>
        </w:rPr>
      </w:pPr>
      <w:hyperlink w:anchor="_Toc230352865" w:history="1">
        <w:r w:rsidRPr="00A9649D">
          <w:rPr>
            <w:rStyle w:val="Hyperlink"/>
            <w:noProof/>
            <w:sz w:val="22"/>
            <w:szCs w:val="22"/>
          </w:rPr>
          <w:t>2</w:t>
        </w:r>
        <w:r w:rsidRPr="00A9649D">
          <w:rPr>
            <w:rFonts w:asciiTheme="minorHAnsi" w:eastAsiaTheme="minorEastAsia" w:hAnsiTheme="minorHAnsi" w:cstheme="minorBidi"/>
            <w:noProof/>
            <w:kern w:val="2"/>
            <w:sz w:val="22"/>
            <w:szCs w:val="22"/>
            <w:lang w:eastAsia="nb-NO"/>
            <w14:ligatures w14:val="standardContextual"/>
          </w:rPr>
          <w:tab/>
        </w:r>
        <w:r w:rsidRPr="00A9649D">
          <w:rPr>
            <w:rStyle w:val="Hyperlink"/>
            <w:noProof/>
            <w:sz w:val="22"/>
            <w:szCs w:val="22"/>
          </w:rPr>
          <w:t>Overordnet om ytelsen</w:t>
        </w:r>
        <w:r w:rsidRPr="00A9649D">
          <w:rPr>
            <w:noProof/>
            <w:webHidden/>
            <w:sz w:val="22"/>
            <w:szCs w:val="22"/>
          </w:rPr>
          <w:tab/>
        </w:r>
        <w:r w:rsidRPr="00A9649D">
          <w:rPr>
            <w:noProof/>
            <w:webHidden/>
            <w:sz w:val="22"/>
            <w:szCs w:val="22"/>
          </w:rPr>
          <w:fldChar w:fldCharType="begin"/>
        </w:r>
        <w:r w:rsidRPr="00A9649D">
          <w:rPr>
            <w:noProof/>
            <w:webHidden/>
            <w:sz w:val="22"/>
            <w:szCs w:val="22"/>
          </w:rPr>
          <w:instrText xml:space="preserve"> PAGEREF _Toc230352865 \h </w:instrText>
        </w:r>
        <w:r w:rsidRPr="00A9649D">
          <w:rPr>
            <w:noProof/>
            <w:webHidden/>
            <w:sz w:val="22"/>
            <w:szCs w:val="22"/>
          </w:rPr>
        </w:r>
        <w:r w:rsidRPr="00A9649D">
          <w:rPr>
            <w:noProof/>
            <w:webHidden/>
            <w:sz w:val="22"/>
            <w:szCs w:val="22"/>
          </w:rPr>
          <w:fldChar w:fldCharType="separate"/>
        </w:r>
        <w:r w:rsidRPr="00A9649D">
          <w:rPr>
            <w:noProof/>
            <w:webHidden/>
            <w:sz w:val="22"/>
            <w:szCs w:val="22"/>
          </w:rPr>
          <w:t>4</w:t>
        </w:r>
        <w:r w:rsidRPr="00A9649D">
          <w:rPr>
            <w:noProof/>
            <w:webHidden/>
            <w:sz w:val="22"/>
            <w:szCs w:val="22"/>
          </w:rPr>
          <w:fldChar w:fldCharType="end"/>
        </w:r>
      </w:hyperlink>
    </w:p>
    <w:p w14:paraId="5633C44F" w14:textId="76383BF6" w:rsidR="00A9649D" w:rsidRPr="00A9649D" w:rsidRDefault="00A9649D" w:rsidP="00A9649D">
      <w:pPr>
        <w:pStyle w:val="TOC1"/>
        <w:tabs>
          <w:tab w:val="clear" w:pos="9360"/>
          <w:tab w:val="left" w:pos="431"/>
          <w:tab w:val="right" w:pos="12474"/>
        </w:tabs>
        <w:rPr>
          <w:rFonts w:asciiTheme="minorHAnsi" w:eastAsiaTheme="minorEastAsia" w:hAnsiTheme="minorHAnsi" w:cstheme="minorBidi"/>
          <w:noProof/>
          <w:kern w:val="2"/>
          <w:sz w:val="22"/>
          <w:szCs w:val="22"/>
          <w:lang w:eastAsia="nb-NO"/>
          <w14:ligatures w14:val="standardContextual"/>
        </w:rPr>
      </w:pPr>
      <w:hyperlink w:anchor="_Toc230352866" w:history="1">
        <w:r w:rsidRPr="00A9649D">
          <w:rPr>
            <w:rStyle w:val="Hyperlink"/>
            <w:noProof/>
            <w:sz w:val="22"/>
            <w:szCs w:val="22"/>
          </w:rPr>
          <w:t>3</w:t>
        </w:r>
        <w:r w:rsidRPr="00A9649D">
          <w:rPr>
            <w:rFonts w:asciiTheme="minorHAnsi" w:eastAsiaTheme="minorEastAsia" w:hAnsiTheme="minorHAnsi" w:cstheme="minorBidi"/>
            <w:noProof/>
            <w:kern w:val="2"/>
            <w:sz w:val="22"/>
            <w:szCs w:val="22"/>
            <w:lang w:eastAsia="nb-NO"/>
            <w14:ligatures w14:val="standardContextual"/>
          </w:rPr>
          <w:tab/>
        </w:r>
        <w:r w:rsidRPr="00A9649D">
          <w:rPr>
            <w:rStyle w:val="Hyperlink"/>
            <w:noProof/>
            <w:sz w:val="22"/>
            <w:szCs w:val="22"/>
          </w:rPr>
          <w:t>Krav til kvalitet</w:t>
        </w:r>
        <w:r w:rsidRPr="00A9649D">
          <w:rPr>
            <w:noProof/>
            <w:webHidden/>
            <w:sz w:val="22"/>
            <w:szCs w:val="22"/>
          </w:rPr>
          <w:tab/>
        </w:r>
        <w:r w:rsidRPr="00A9649D">
          <w:rPr>
            <w:noProof/>
            <w:webHidden/>
            <w:sz w:val="22"/>
            <w:szCs w:val="22"/>
          </w:rPr>
          <w:fldChar w:fldCharType="begin"/>
        </w:r>
        <w:r w:rsidRPr="00A9649D">
          <w:rPr>
            <w:noProof/>
            <w:webHidden/>
            <w:sz w:val="22"/>
            <w:szCs w:val="22"/>
          </w:rPr>
          <w:instrText xml:space="preserve"> PAGEREF _Toc230352866 \h </w:instrText>
        </w:r>
        <w:r w:rsidRPr="00A9649D">
          <w:rPr>
            <w:noProof/>
            <w:webHidden/>
            <w:sz w:val="22"/>
            <w:szCs w:val="22"/>
          </w:rPr>
        </w:r>
        <w:r w:rsidRPr="00A9649D">
          <w:rPr>
            <w:noProof/>
            <w:webHidden/>
            <w:sz w:val="22"/>
            <w:szCs w:val="22"/>
          </w:rPr>
          <w:fldChar w:fldCharType="separate"/>
        </w:r>
        <w:r w:rsidRPr="00A9649D">
          <w:rPr>
            <w:noProof/>
            <w:webHidden/>
            <w:sz w:val="22"/>
            <w:szCs w:val="22"/>
          </w:rPr>
          <w:t>5</w:t>
        </w:r>
        <w:r w:rsidRPr="00A9649D">
          <w:rPr>
            <w:noProof/>
            <w:webHidden/>
            <w:sz w:val="22"/>
            <w:szCs w:val="22"/>
          </w:rPr>
          <w:fldChar w:fldCharType="end"/>
        </w:r>
      </w:hyperlink>
    </w:p>
    <w:p w14:paraId="1AFEECDC" w14:textId="3D225607" w:rsidR="00A9649D" w:rsidRPr="00A9649D" w:rsidRDefault="00A9649D" w:rsidP="00A9649D">
      <w:pPr>
        <w:pStyle w:val="TOC1"/>
        <w:tabs>
          <w:tab w:val="clear" w:pos="9360"/>
          <w:tab w:val="left" w:pos="431"/>
          <w:tab w:val="right" w:pos="12474"/>
        </w:tabs>
        <w:rPr>
          <w:rFonts w:asciiTheme="minorHAnsi" w:eastAsiaTheme="minorEastAsia" w:hAnsiTheme="minorHAnsi" w:cstheme="minorBidi"/>
          <w:noProof/>
          <w:kern w:val="2"/>
          <w:sz w:val="22"/>
          <w:szCs w:val="22"/>
          <w:lang w:eastAsia="nb-NO"/>
          <w14:ligatures w14:val="standardContextual"/>
        </w:rPr>
      </w:pPr>
      <w:hyperlink w:anchor="_Toc230352867" w:history="1">
        <w:r w:rsidRPr="00A9649D">
          <w:rPr>
            <w:rStyle w:val="Hyperlink"/>
            <w:noProof/>
            <w:sz w:val="22"/>
            <w:szCs w:val="22"/>
          </w:rPr>
          <w:t>4</w:t>
        </w:r>
        <w:r w:rsidRPr="00A9649D">
          <w:rPr>
            <w:rFonts w:asciiTheme="minorHAnsi" w:eastAsiaTheme="minorEastAsia" w:hAnsiTheme="minorHAnsi" w:cstheme="minorBidi"/>
            <w:noProof/>
            <w:kern w:val="2"/>
            <w:sz w:val="22"/>
            <w:szCs w:val="22"/>
            <w:lang w:eastAsia="nb-NO"/>
            <w14:ligatures w14:val="standardContextual"/>
          </w:rPr>
          <w:tab/>
        </w:r>
        <w:r w:rsidRPr="00A9649D">
          <w:rPr>
            <w:rStyle w:val="Hyperlink"/>
            <w:noProof/>
            <w:sz w:val="22"/>
            <w:szCs w:val="22"/>
          </w:rPr>
          <w:t>Krav til klima og miljø</w:t>
        </w:r>
        <w:r w:rsidRPr="00A9649D">
          <w:rPr>
            <w:noProof/>
            <w:webHidden/>
            <w:sz w:val="22"/>
            <w:szCs w:val="22"/>
          </w:rPr>
          <w:tab/>
        </w:r>
        <w:r w:rsidRPr="00A9649D">
          <w:rPr>
            <w:noProof/>
            <w:webHidden/>
            <w:sz w:val="22"/>
            <w:szCs w:val="22"/>
          </w:rPr>
          <w:fldChar w:fldCharType="begin"/>
        </w:r>
        <w:r w:rsidRPr="00A9649D">
          <w:rPr>
            <w:noProof/>
            <w:webHidden/>
            <w:sz w:val="22"/>
            <w:szCs w:val="22"/>
          </w:rPr>
          <w:instrText xml:space="preserve"> PAGEREF _Toc230352867 \h </w:instrText>
        </w:r>
        <w:r w:rsidRPr="00A9649D">
          <w:rPr>
            <w:noProof/>
            <w:webHidden/>
            <w:sz w:val="22"/>
            <w:szCs w:val="22"/>
          </w:rPr>
        </w:r>
        <w:r w:rsidRPr="00A9649D">
          <w:rPr>
            <w:noProof/>
            <w:webHidden/>
            <w:sz w:val="22"/>
            <w:szCs w:val="22"/>
          </w:rPr>
          <w:fldChar w:fldCharType="separate"/>
        </w:r>
        <w:r w:rsidRPr="00A9649D">
          <w:rPr>
            <w:noProof/>
            <w:webHidden/>
            <w:sz w:val="22"/>
            <w:szCs w:val="22"/>
          </w:rPr>
          <w:t>16</w:t>
        </w:r>
        <w:r w:rsidRPr="00A9649D">
          <w:rPr>
            <w:noProof/>
            <w:webHidden/>
            <w:sz w:val="22"/>
            <w:szCs w:val="22"/>
          </w:rPr>
          <w:fldChar w:fldCharType="end"/>
        </w:r>
      </w:hyperlink>
    </w:p>
    <w:p w14:paraId="46A83B39" w14:textId="40D16573" w:rsidR="007F54D4" w:rsidRPr="007C4B24" w:rsidRDefault="004E55EA" w:rsidP="007F54D4">
      <w:pPr>
        <w:tabs>
          <w:tab w:val="right" w:pos="5387"/>
        </w:tabs>
        <w:rPr>
          <w:rFonts w:ascii="Arial" w:hAnsi="Arial" w:cs="Arial"/>
        </w:rPr>
      </w:pPr>
      <w:r w:rsidRPr="00A9649D">
        <w:rPr>
          <w:rFonts w:ascii="Arial" w:hAnsi="Arial" w:cs="Arial"/>
          <w:szCs w:val="22"/>
        </w:rPr>
        <w:fldChar w:fldCharType="end"/>
      </w:r>
      <w:bookmarkStart w:id="0" w:name="_Toc377126048"/>
    </w:p>
    <w:p w14:paraId="3EF4C529" w14:textId="77777777" w:rsidR="007F54D4" w:rsidRPr="0042751F" w:rsidRDefault="007F54D4">
      <w:pPr>
        <w:widowControl/>
        <w:spacing w:line="240" w:lineRule="auto"/>
        <w:jc w:val="left"/>
        <w:rPr>
          <w:rFonts w:ascii="Arial" w:hAnsi="Arial" w:cs="Arial"/>
          <w:b/>
          <w:bCs/>
          <w:sz w:val="32"/>
          <w:szCs w:val="32"/>
        </w:rPr>
      </w:pPr>
      <w:r w:rsidRPr="007C4B24">
        <w:rPr>
          <w:rFonts w:ascii="Arial" w:hAnsi="Arial" w:cs="Arial"/>
        </w:rPr>
        <w:br w:type="page"/>
      </w:r>
    </w:p>
    <w:p w14:paraId="4F3C8C5C" w14:textId="77777777" w:rsidR="004E55EA" w:rsidRPr="0042751F" w:rsidRDefault="004E55EA" w:rsidP="007F54D4">
      <w:pPr>
        <w:pStyle w:val="Heading1"/>
        <w:rPr>
          <w:rFonts w:ascii="Arial" w:hAnsi="Arial"/>
        </w:rPr>
      </w:pPr>
      <w:bookmarkStart w:id="1" w:name="_Toc230352864"/>
      <w:r w:rsidRPr="0042751F">
        <w:rPr>
          <w:rFonts w:ascii="Arial" w:hAnsi="Arial"/>
        </w:rPr>
        <w:t>Innledning</w:t>
      </w:r>
      <w:bookmarkEnd w:id="0"/>
      <w:bookmarkEnd w:id="1"/>
    </w:p>
    <w:p w14:paraId="60E196C9" w14:textId="48D42AFD" w:rsidR="004E55EA" w:rsidRPr="004432D0" w:rsidRDefault="004E55EA" w:rsidP="1A7C1971">
      <w:pPr>
        <w:pStyle w:val="BodyText"/>
        <w:rPr>
          <w:rFonts w:ascii="Arial" w:eastAsia="MS Mincho" w:hAnsi="Arial" w:cs="Arial"/>
          <w:lang w:val="nb-NO"/>
        </w:rPr>
      </w:pPr>
      <w:r w:rsidRPr="004432D0">
        <w:rPr>
          <w:rFonts w:ascii="Arial" w:eastAsia="MS Mincho" w:hAnsi="Arial" w:cs="Arial"/>
          <w:lang w:val="nb-NO"/>
        </w:rPr>
        <w:t xml:space="preserve">Dette bilaget oppstiller Kundens krav til ytelsen. Kravene gjøres gjeldende for alle leveranser under avtalen. </w:t>
      </w:r>
    </w:p>
    <w:p w14:paraId="0F968A06" w14:textId="121664EC" w:rsidR="009F21AE" w:rsidRPr="004432D0" w:rsidRDefault="009F21AE" w:rsidP="1A7C1971">
      <w:pPr>
        <w:pStyle w:val="BodyText"/>
        <w:rPr>
          <w:rFonts w:ascii="Arial" w:eastAsia="MS Mincho" w:hAnsi="Arial" w:cs="Arial"/>
          <w:lang w:val="nb-NO"/>
        </w:rPr>
      </w:pPr>
      <w:r w:rsidRPr="004432D0">
        <w:rPr>
          <w:rFonts w:ascii="Arial" w:eastAsia="MS Mincho" w:hAnsi="Arial" w:cs="Arial"/>
          <w:lang w:val="nb-NO"/>
        </w:rPr>
        <w:t xml:space="preserve">Leveransen omfatter levering av </w:t>
      </w:r>
      <w:r w:rsidR="004B1803" w:rsidRPr="004432D0">
        <w:rPr>
          <w:rFonts w:ascii="Arial" w:eastAsia="MS Mincho" w:hAnsi="Arial" w:cs="Arial"/>
          <w:lang w:val="nb-NO"/>
        </w:rPr>
        <w:t>1</w:t>
      </w:r>
      <w:r w:rsidR="007C4B24" w:rsidRPr="004432D0">
        <w:rPr>
          <w:rFonts w:ascii="Arial" w:eastAsia="MS Mincho" w:hAnsi="Arial" w:cs="Arial"/>
          <w:lang w:val="nb-NO"/>
        </w:rPr>
        <w:t xml:space="preserve"> </w:t>
      </w:r>
      <w:proofErr w:type="spellStart"/>
      <w:r w:rsidR="007C4B24" w:rsidRPr="004432D0">
        <w:rPr>
          <w:rFonts w:ascii="Arial" w:eastAsia="MS Mincho" w:hAnsi="Arial" w:cs="Arial"/>
          <w:lang w:val="nb-NO"/>
        </w:rPr>
        <w:t>stk</w:t>
      </w:r>
      <w:proofErr w:type="spellEnd"/>
      <w:r w:rsidR="00C01374" w:rsidRPr="004432D0">
        <w:rPr>
          <w:rFonts w:ascii="Arial" w:eastAsia="MS Mincho" w:hAnsi="Arial" w:cs="Arial"/>
          <w:lang w:val="nb-NO"/>
        </w:rPr>
        <w:t xml:space="preserve"> </w:t>
      </w:r>
      <w:r w:rsidRPr="004432D0">
        <w:rPr>
          <w:rFonts w:ascii="Arial" w:eastAsia="MS Mincho" w:hAnsi="Arial" w:cs="Arial"/>
          <w:lang w:val="nb-NO"/>
        </w:rPr>
        <w:t xml:space="preserve">HPLC med </w:t>
      </w:r>
      <w:r w:rsidR="0019321B" w:rsidRPr="004432D0">
        <w:rPr>
          <w:rFonts w:ascii="Arial" w:eastAsia="MS Mincho" w:hAnsi="Arial" w:cs="Arial"/>
          <w:lang w:val="nb-NO"/>
        </w:rPr>
        <w:t xml:space="preserve">PDA og </w:t>
      </w:r>
      <w:r w:rsidRPr="004432D0">
        <w:rPr>
          <w:rFonts w:ascii="Arial" w:eastAsia="MS Mincho" w:hAnsi="Arial" w:cs="Arial"/>
          <w:lang w:val="nb-NO"/>
        </w:rPr>
        <w:t>FLD detektor, i henhold til konkurransegrunnlaget og kravene framsatt i denne kravspesifikasjonen.</w:t>
      </w:r>
    </w:p>
    <w:p w14:paraId="1D39BD3C" w14:textId="19F0038B" w:rsidR="009F21AE" w:rsidRPr="004432D0" w:rsidRDefault="009F21AE" w:rsidP="1A7C1971">
      <w:pPr>
        <w:pStyle w:val="BodyText"/>
        <w:rPr>
          <w:rFonts w:ascii="Arial" w:eastAsia="MS Mincho" w:hAnsi="Arial" w:cs="Arial"/>
          <w:lang w:val="nb-NO"/>
        </w:rPr>
      </w:pPr>
      <w:r w:rsidRPr="004432D0">
        <w:rPr>
          <w:rFonts w:ascii="Arial" w:eastAsia="MS Mincho" w:hAnsi="Arial" w:cs="Arial"/>
          <w:lang w:val="nb-NO"/>
        </w:rPr>
        <w:t xml:space="preserve">Utstyret må være kompatibelt med </w:t>
      </w:r>
      <w:r w:rsidRPr="00293742">
        <w:rPr>
          <w:rFonts w:ascii="Arial" w:eastAsia="MS Mincho" w:hAnsi="Arial" w:cs="Arial"/>
          <w:lang w:val="nb-NO"/>
        </w:rPr>
        <w:t xml:space="preserve">kromatografiprogrammet </w:t>
      </w:r>
      <w:proofErr w:type="spellStart"/>
      <w:r w:rsidRPr="00293742">
        <w:rPr>
          <w:rFonts w:ascii="Arial" w:eastAsia="MS Mincho" w:hAnsi="Arial" w:cs="Arial"/>
          <w:lang w:val="nb-NO"/>
        </w:rPr>
        <w:t>Chromeleon</w:t>
      </w:r>
      <w:proofErr w:type="spellEnd"/>
      <w:r w:rsidRPr="00293742">
        <w:rPr>
          <w:rFonts w:ascii="Arial" w:eastAsia="MS Mincho" w:hAnsi="Arial" w:cs="Arial"/>
          <w:lang w:val="nb-NO"/>
        </w:rPr>
        <w:t>. Kunden</w:t>
      </w:r>
      <w:r w:rsidRPr="004432D0">
        <w:rPr>
          <w:rFonts w:ascii="Arial" w:eastAsia="MS Mincho" w:hAnsi="Arial" w:cs="Arial"/>
          <w:lang w:val="nb-NO"/>
        </w:rPr>
        <w:t xml:space="preserve"> vil stå for computer, tastatur, skjerm, printer og mus som styrer HPLC.</w:t>
      </w:r>
    </w:p>
    <w:p w14:paraId="349346FD" w14:textId="512FB9C7" w:rsidR="009F21AE" w:rsidRPr="004432D0" w:rsidRDefault="006E335B" w:rsidP="1A7C1971">
      <w:pPr>
        <w:pStyle w:val="BodyText"/>
        <w:rPr>
          <w:rFonts w:ascii="Arial" w:eastAsia="MS Mincho" w:hAnsi="Arial" w:cs="Arial"/>
          <w:lang w:val="nb-NO"/>
        </w:rPr>
      </w:pPr>
      <w:r>
        <w:rPr>
          <w:rFonts w:ascii="Arial" w:eastAsia="MS Mincho" w:hAnsi="Arial" w:cs="Arial"/>
          <w:lang w:val="nb-NO"/>
        </w:rPr>
        <w:t>Leverandøren</w:t>
      </w:r>
      <w:r w:rsidR="009F21AE" w:rsidRPr="004432D0">
        <w:rPr>
          <w:rFonts w:ascii="Arial" w:eastAsia="MS Mincho" w:hAnsi="Arial" w:cs="Arial"/>
          <w:lang w:val="nb-NO"/>
        </w:rPr>
        <w:t xml:space="preserve"> må også</w:t>
      </w:r>
      <w:r w:rsidR="00293742">
        <w:rPr>
          <w:rFonts w:ascii="Arial" w:eastAsia="MS Mincho" w:hAnsi="Arial" w:cs="Arial"/>
          <w:lang w:val="nb-NO"/>
        </w:rPr>
        <w:t>,</w:t>
      </w:r>
      <w:r w:rsidR="009F21AE" w:rsidRPr="004432D0">
        <w:rPr>
          <w:rFonts w:ascii="Arial" w:eastAsia="MS Mincho" w:hAnsi="Arial" w:cs="Arial"/>
          <w:lang w:val="nb-NO"/>
        </w:rPr>
        <w:t xml:space="preserve"> som en del av tilbudet, spesifisere hva som er nødvendig for at leveransen skal fungere i henhold til kravspesifikasjonene og være totalansvarlig for at </w:t>
      </w:r>
      <w:r w:rsidR="009164F0" w:rsidRPr="004432D0">
        <w:rPr>
          <w:rFonts w:ascii="Arial" w:eastAsia="MS Mincho" w:hAnsi="Arial" w:cs="Arial"/>
          <w:lang w:val="nb-NO"/>
        </w:rPr>
        <w:t xml:space="preserve">utstyret </w:t>
      </w:r>
      <w:r w:rsidR="009F21AE" w:rsidRPr="004432D0">
        <w:rPr>
          <w:rFonts w:ascii="Arial" w:eastAsia="MS Mincho" w:hAnsi="Arial" w:cs="Arial"/>
          <w:lang w:val="nb-NO"/>
        </w:rPr>
        <w:t>fungerer tilfredsstillende ved overleveringen.</w:t>
      </w:r>
    </w:p>
    <w:p w14:paraId="79D46F93" w14:textId="77777777" w:rsidR="004E55EA" w:rsidRPr="0042751F" w:rsidRDefault="00E01771" w:rsidP="004E55EA">
      <w:pPr>
        <w:pStyle w:val="Heading2"/>
        <w:spacing w:line="240" w:lineRule="atLeast"/>
        <w:rPr>
          <w:rFonts w:ascii="Arial" w:eastAsia="MS Mincho" w:hAnsi="Arial"/>
        </w:rPr>
      </w:pPr>
      <w:r w:rsidRPr="0042751F">
        <w:rPr>
          <w:rFonts w:ascii="Arial" w:eastAsia="MS Mincho" w:hAnsi="Arial"/>
        </w:rPr>
        <w:t xml:space="preserve">Krav </w:t>
      </w:r>
      <w:r w:rsidRPr="0042751F">
        <w:rPr>
          <w:rFonts w:ascii="Arial" w:eastAsia="MS Mincho" w:hAnsi="Arial"/>
          <w:lang w:val="nb-NO"/>
        </w:rPr>
        <w:t>og kravtyper</w:t>
      </w:r>
    </w:p>
    <w:p w14:paraId="65C95342" w14:textId="77777777" w:rsidR="004E55EA" w:rsidRPr="0042751F" w:rsidRDefault="004E55EA" w:rsidP="004E55EA">
      <w:pPr>
        <w:pStyle w:val="Heading3"/>
        <w:keepLines/>
        <w:widowControl/>
        <w:spacing w:before="40" w:line="240" w:lineRule="auto"/>
        <w:rPr>
          <w:rFonts w:ascii="Arial" w:hAnsi="Arial"/>
        </w:rPr>
      </w:pPr>
      <w:r w:rsidRPr="0042751F">
        <w:rPr>
          <w:rFonts w:ascii="Arial" w:hAnsi="Arial"/>
        </w:rPr>
        <w:t>Kundens krav</w:t>
      </w:r>
    </w:p>
    <w:p w14:paraId="778C0ABA" w14:textId="77777777" w:rsidR="004E55EA" w:rsidRPr="0042751F" w:rsidRDefault="004E55EA" w:rsidP="004E55EA">
      <w:pPr>
        <w:rPr>
          <w:rFonts w:ascii="Arial" w:hAnsi="Arial" w:cs="Arial"/>
        </w:rPr>
      </w:pPr>
    </w:p>
    <w:p w14:paraId="52847628" w14:textId="77777777" w:rsidR="004E55EA" w:rsidRPr="0042751F" w:rsidRDefault="004E55EA" w:rsidP="004E55EA">
      <w:pPr>
        <w:ind w:left="2410" w:hanging="2410"/>
        <w:rPr>
          <w:rFonts w:ascii="Arial" w:hAnsi="Arial" w:cs="Arial"/>
          <w:szCs w:val="22"/>
        </w:rPr>
      </w:pPr>
      <w:r w:rsidRPr="0042751F">
        <w:rPr>
          <w:rFonts w:ascii="Arial" w:hAnsi="Arial" w:cs="Arial"/>
          <w:szCs w:val="22"/>
        </w:rPr>
        <w:t>Nr.:</w:t>
      </w:r>
      <w:r w:rsidRPr="0042751F">
        <w:rPr>
          <w:rFonts w:ascii="Arial" w:hAnsi="Arial" w:cs="Arial"/>
          <w:szCs w:val="22"/>
        </w:rPr>
        <w:tab/>
        <w:t>Kravpunktets unike løpenummer</w:t>
      </w:r>
    </w:p>
    <w:p w14:paraId="3EB5CEA6" w14:textId="77777777" w:rsidR="004E55EA" w:rsidRPr="0042751F" w:rsidRDefault="004E55EA" w:rsidP="004E55EA">
      <w:pPr>
        <w:ind w:left="2410" w:hanging="2410"/>
        <w:rPr>
          <w:rFonts w:ascii="Arial" w:hAnsi="Arial" w:cs="Arial"/>
          <w:szCs w:val="22"/>
        </w:rPr>
      </w:pPr>
      <w:r w:rsidRPr="0042751F">
        <w:rPr>
          <w:rFonts w:ascii="Arial" w:hAnsi="Arial" w:cs="Arial"/>
          <w:szCs w:val="22"/>
        </w:rPr>
        <w:t>Beskrivelse:</w:t>
      </w:r>
      <w:r w:rsidRPr="0042751F">
        <w:rPr>
          <w:rFonts w:ascii="Arial" w:hAnsi="Arial" w:cs="Arial"/>
          <w:szCs w:val="22"/>
        </w:rPr>
        <w:tab/>
        <w:t>Tekst som beskriver kravet</w:t>
      </w:r>
    </w:p>
    <w:p w14:paraId="5FC58248" w14:textId="77777777" w:rsidR="004E55EA" w:rsidRPr="0042751F" w:rsidRDefault="004E55EA" w:rsidP="004E55EA">
      <w:pPr>
        <w:spacing w:after="120"/>
        <w:ind w:left="2410" w:hanging="2410"/>
        <w:rPr>
          <w:rFonts w:ascii="Arial" w:hAnsi="Arial" w:cs="Arial"/>
          <w:szCs w:val="22"/>
        </w:rPr>
      </w:pPr>
      <w:r w:rsidRPr="0042751F">
        <w:rPr>
          <w:rFonts w:ascii="Arial" w:hAnsi="Arial" w:cs="Arial"/>
          <w:szCs w:val="22"/>
        </w:rPr>
        <w:t>Type krav:</w:t>
      </w:r>
      <w:r w:rsidRPr="0042751F">
        <w:rPr>
          <w:rFonts w:ascii="Arial" w:hAnsi="Arial" w:cs="Arial"/>
          <w:szCs w:val="22"/>
        </w:rPr>
        <w:tab/>
        <w:t>Se tabell nedenfor</w:t>
      </w:r>
    </w:p>
    <w:tbl>
      <w:tblPr>
        <w:tblW w:w="13108" w:type="dxa"/>
        <w:tblInd w:w="70" w:type="dxa"/>
        <w:tblLayout w:type="fixed"/>
        <w:tblCellMar>
          <w:left w:w="70" w:type="dxa"/>
          <w:right w:w="70" w:type="dxa"/>
        </w:tblCellMar>
        <w:tblLook w:val="0000" w:firstRow="0" w:lastRow="0" w:firstColumn="0" w:lastColumn="0" w:noHBand="0" w:noVBand="0"/>
      </w:tblPr>
      <w:tblGrid>
        <w:gridCol w:w="2127"/>
        <w:gridCol w:w="10981"/>
      </w:tblGrid>
      <w:tr w:rsidR="004E55EA" w:rsidRPr="0042751F" w14:paraId="35FEFED0" w14:textId="77777777" w:rsidTr="00766598">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3723E50A" w14:textId="77777777" w:rsidR="004E55EA" w:rsidRPr="0042751F" w:rsidRDefault="004E55EA" w:rsidP="00293742">
            <w:pPr>
              <w:pStyle w:val="Tabell"/>
              <w:spacing w:before="60" w:after="60"/>
              <w:rPr>
                <w:rFonts w:ascii="Arial" w:hAnsi="Arial" w:cs="Arial"/>
                <w:b/>
              </w:rPr>
            </w:pPr>
            <w:r w:rsidRPr="0042751F">
              <w:rPr>
                <w:rFonts w:ascii="Arial" w:hAnsi="Arial" w:cs="Arial"/>
                <w:b/>
              </w:rPr>
              <w:t>Absolutte krav (A)</w:t>
            </w:r>
          </w:p>
        </w:tc>
        <w:tc>
          <w:tcPr>
            <w:tcW w:w="10981" w:type="dxa"/>
            <w:tcBorders>
              <w:top w:val="single" w:sz="4" w:space="0" w:color="000000"/>
              <w:left w:val="single" w:sz="4" w:space="0" w:color="000000"/>
              <w:bottom w:val="single" w:sz="4" w:space="0" w:color="000000"/>
              <w:right w:val="single" w:sz="4" w:space="0" w:color="000000"/>
            </w:tcBorders>
            <w:vAlign w:val="center"/>
          </w:tcPr>
          <w:p w14:paraId="77168526" w14:textId="77777777" w:rsidR="004E55EA" w:rsidRPr="0042751F" w:rsidRDefault="004E55EA" w:rsidP="00293742">
            <w:pPr>
              <w:pStyle w:val="Tabell"/>
              <w:spacing w:before="60" w:after="60"/>
              <w:rPr>
                <w:rFonts w:ascii="Arial" w:hAnsi="Arial" w:cs="Arial"/>
              </w:rPr>
            </w:pPr>
            <w:r w:rsidRPr="0042751F">
              <w:rPr>
                <w:rFonts w:ascii="Arial" w:hAnsi="Arial" w:cs="Arial"/>
              </w:rPr>
              <w:t>Kravet er viktig og MÅ tilfredsstilles. Kravet er å anse som et minimumskrav.</w:t>
            </w:r>
          </w:p>
        </w:tc>
      </w:tr>
      <w:tr w:rsidR="004E55EA" w:rsidRPr="0042751F" w14:paraId="66BCB92C" w14:textId="77777777" w:rsidTr="00766598">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2823CB8" w14:textId="77777777" w:rsidR="004E55EA" w:rsidRPr="0042751F" w:rsidRDefault="004E55EA" w:rsidP="00293742">
            <w:pPr>
              <w:pStyle w:val="Tabell"/>
              <w:spacing w:before="60" w:after="60"/>
              <w:rPr>
                <w:rFonts w:ascii="Arial" w:hAnsi="Arial" w:cs="Arial"/>
                <w:b/>
              </w:rPr>
            </w:pPr>
            <w:r w:rsidRPr="0042751F">
              <w:rPr>
                <w:rFonts w:ascii="Arial" w:hAnsi="Arial" w:cs="Arial"/>
                <w:b/>
              </w:rPr>
              <w:t>Absolutte krav (A)*</w:t>
            </w:r>
          </w:p>
        </w:tc>
        <w:tc>
          <w:tcPr>
            <w:tcW w:w="10981" w:type="dxa"/>
            <w:tcBorders>
              <w:top w:val="single" w:sz="4" w:space="0" w:color="000000"/>
              <w:left w:val="single" w:sz="4" w:space="0" w:color="000000"/>
              <w:bottom w:val="single" w:sz="4" w:space="0" w:color="000000"/>
              <w:right w:val="single" w:sz="4" w:space="0" w:color="000000"/>
            </w:tcBorders>
            <w:vAlign w:val="center"/>
          </w:tcPr>
          <w:p w14:paraId="29601970" w14:textId="251AE25C" w:rsidR="004E55EA" w:rsidRPr="0042751F" w:rsidRDefault="004E55EA" w:rsidP="00293742">
            <w:pPr>
              <w:pStyle w:val="Tabell"/>
              <w:spacing w:before="60" w:after="60"/>
              <w:rPr>
                <w:rFonts w:ascii="Arial" w:hAnsi="Arial" w:cs="Arial"/>
              </w:rPr>
            </w:pPr>
            <w:r w:rsidRPr="0042751F">
              <w:rPr>
                <w:rFonts w:ascii="Arial" w:hAnsi="Arial" w:cs="Arial"/>
              </w:rPr>
              <w:t xml:space="preserve">Kravet er viktig og MÅ tilfredsstilles. Kravet er å anse som et minimumskrav, hvor </w:t>
            </w:r>
            <w:r w:rsidR="00346952" w:rsidRPr="00270573">
              <w:rPr>
                <w:rFonts w:ascii="Arial" w:hAnsi="Arial" w:cs="Arial"/>
              </w:rPr>
              <w:t>meroppfyllelse som gir en reell merverdi for Kunden vil gi uttelling i evaluering av tilbudet.</w:t>
            </w:r>
            <w:r w:rsidRPr="0042751F">
              <w:rPr>
                <w:rFonts w:ascii="Arial" w:hAnsi="Arial" w:cs="Arial"/>
              </w:rPr>
              <w:t xml:space="preserve">.  </w:t>
            </w:r>
          </w:p>
        </w:tc>
      </w:tr>
      <w:tr w:rsidR="004E55EA" w:rsidRPr="0042751F" w14:paraId="28122DC6" w14:textId="77777777" w:rsidTr="00766598">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7118C4DE" w14:textId="77777777" w:rsidR="004E55EA" w:rsidRPr="0042751F" w:rsidRDefault="004E55EA" w:rsidP="00293742">
            <w:pPr>
              <w:pStyle w:val="Tabell"/>
              <w:spacing w:before="60" w:after="60"/>
              <w:rPr>
                <w:rFonts w:ascii="Arial" w:hAnsi="Arial" w:cs="Arial"/>
                <w:b/>
              </w:rPr>
            </w:pPr>
            <w:r w:rsidRPr="0042751F">
              <w:rPr>
                <w:rFonts w:ascii="Arial" w:hAnsi="Arial" w:cs="Arial"/>
                <w:b/>
              </w:rPr>
              <w:t>Ønskede krav (B)</w:t>
            </w:r>
          </w:p>
        </w:tc>
        <w:tc>
          <w:tcPr>
            <w:tcW w:w="10981" w:type="dxa"/>
            <w:tcBorders>
              <w:top w:val="single" w:sz="4" w:space="0" w:color="000000"/>
              <w:left w:val="single" w:sz="4" w:space="0" w:color="000000"/>
              <w:bottom w:val="single" w:sz="4" w:space="0" w:color="000000"/>
              <w:right w:val="single" w:sz="4" w:space="0" w:color="000000"/>
            </w:tcBorders>
            <w:vAlign w:val="center"/>
          </w:tcPr>
          <w:p w14:paraId="5E456A77" w14:textId="136AB446" w:rsidR="004E55EA" w:rsidRPr="0042751F" w:rsidRDefault="004E55EA" w:rsidP="00293742">
            <w:pPr>
              <w:pStyle w:val="Tabell"/>
              <w:spacing w:before="60" w:after="60"/>
              <w:rPr>
                <w:rFonts w:ascii="Arial" w:hAnsi="Arial" w:cs="Arial"/>
              </w:rPr>
            </w:pPr>
            <w:r w:rsidRPr="0042751F">
              <w:rPr>
                <w:rFonts w:ascii="Arial" w:hAnsi="Arial" w:cs="Arial"/>
              </w:rPr>
              <w:t xml:space="preserve">Kravet BØR tilfredsstilles, men det er ikke et absolutt krav. </w:t>
            </w:r>
            <w:r w:rsidR="005246A0" w:rsidRPr="00270573">
              <w:rPr>
                <w:rFonts w:ascii="Arial" w:hAnsi="Arial" w:cs="Arial"/>
              </w:rPr>
              <w:t>Grad av oppfyllelse vil ha betydning for evaluering av tilbudet.</w:t>
            </w:r>
          </w:p>
        </w:tc>
      </w:tr>
      <w:tr w:rsidR="004E55EA" w:rsidRPr="0042751F" w14:paraId="0D967809" w14:textId="77777777" w:rsidTr="00766598">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5C72D6E6" w14:textId="77777777" w:rsidR="004E55EA" w:rsidRPr="0042751F" w:rsidRDefault="004E55EA" w:rsidP="00293742">
            <w:pPr>
              <w:pStyle w:val="Tabell"/>
              <w:spacing w:before="60" w:after="60"/>
              <w:rPr>
                <w:rFonts w:ascii="Arial" w:hAnsi="Arial" w:cs="Arial"/>
                <w:b/>
              </w:rPr>
            </w:pPr>
            <w:r w:rsidRPr="0042751F">
              <w:rPr>
                <w:rFonts w:ascii="Arial" w:hAnsi="Arial" w:cs="Arial"/>
                <w:b/>
              </w:rPr>
              <w:t>Info (I)</w:t>
            </w:r>
          </w:p>
        </w:tc>
        <w:tc>
          <w:tcPr>
            <w:tcW w:w="10981" w:type="dxa"/>
            <w:tcBorders>
              <w:top w:val="single" w:sz="4" w:space="0" w:color="000000"/>
              <w:left w:val="single" w:sz="4" w:space="0" w:color="000000"/>
              <w:bottom w:val="single" w:sz="4" w:space="0" w:color="000000"/>
              <w:right w:val="single" w:sz="4" w:space="0" w:color="000000"/>
            </w:tcBorders>
            <w:vAlign w:val="center"/>
          </w:tcPr>
          <w:p w14:paraId="3CAB2AD1" w14:textId="7F929487" w:rsidR="004E55EA" w:rsidRPr="0042751F" w:rsidRDefault="004E55EA" w:rsidP="00293742">
            <w:pPr>
              <w:pStyle w:val="Tabell"/>
              <w:spacing w:before="60" w:after="60"/>
              <w:rPr>
                <w:rFonts w:ascii="Arial" w:hAnsi="Arial" w:cs="Arial"/>
              </w:rPr>
            </w:pPr>
            <w:r w:rsidRPr="0042751F">
              <w:rPr>
                <w:rFonts w:ascii="Arial" w:hAnsi="Arial" w:cs="Arial"/>
              </w:rPr>
              <w:t xml:space="preserve">Ikke et direkte krav til leveransen, men leverandøren skal i sin løsningsbeskrivelse gi utfyllende informasjon. </w:t>
            </w:r>
            <w:r w:rsidR="00533DA7" w:rsidRPr="00270573">
              <w:rPr>
                <w:rFonts w:ascii="Arial" w:hAnsi="Arial" w:cs="Arial"/>
              </w:rPr>
              <w:t xml:space="preserve">Svar </w:t>
            </w:r>
            <w:r w:rsidR="00533DA7" w:rsidRPr="00A0557F">
              <w:rPr>
                <w:rFonts w:ascii="Arial" w:hAnsi="Arial" w:cs="Arial"/>
              </w:rPr>
              <w:t>KAN</w:t>
            </w:r>
            <w:r w:rsidR="00533DA7" w:rsidRPr="00270573">
              <w:rPr>
                <w:rFonts w:ascii="Arial" w:hAnsi="Arial" w:cs="Arial"/>
              </w:rPr>
              <w:t xml:space="preserve"> ha betydning for evaluering av tilbudet.</w:t>
            </w:r>
          </w:p>
        </w:tc>
      </w:tr>
    </w:tbl>
    <w:p w14:paraId="60879828" w14:textId="77777777" w:rsidR="004E55EA" w:rsidRDefault="004E55EA" w:rsidP="004E55EA">
      <w:pPr>
        <w:ind w:left="2410" w:hanging="2410"/>
        <w:rPr>
          <w:rFonts w:ascii="Arial" w:hAnsi="Arial" w:cs="Arial"/>
          <w:szCs w:val="22"/>
        </w:rPr>
      </w:pPr>
    </w:p>
    <w:p w14:paraId="3194865B" w14:textId="77777777" w:rsidR="009308F0" w:rsidRDefault="009308F0" w:rsidP="004E55EA">
      <w:pPr>
        <w:ind w:left="2410" w:hanging="2410"/>
        <w:rPr>
          <w:rFonts w:ascii="Arial" w:hAnsi="Arial" w:cs="Arial"/>
          <w:szCs w:val="22"/>
        </w:rPr>
      </w:pPr>
    </w:p>
    <w:p w14:paraId="7A01DEBA" w14:textId="77777777" w:rsidR="00293742" w:rsidRPr="0042751F" w:rsidRDefault="00293742" w:rsidP="004E55EA">
      <w:pPr>
        <w:ind w:left="2410" w:hanging="2410"/>
        <w:rPr>
          <w:rFonts w:ascii="Arial" w:hAnsi="Arial" w:cs="Arial"/>
          <w:szCs w:val="22"/>
        </w:rPr>
      </w:pPr>
    </w:p>
    <w:p w14:paraId="4CE51AC9" w14:textId="77777777" w:rsidR="004E55EA" w:rsidRPr="0042751F" w:rsidRDefault="004E55EA" w:rsidP="004E55EA">
      <w:pPr>
        <w:pStyle w:val="Heading3"/>
        <w:keepLines/>
        <w:widowControl/>
        <w:spacing w:before="40" w:line="240" w:lineRule="auto"/>
        <w:rPr>
          <w:rFonts w:ascii="Arial" w:hAnsi="Arial"/>
        </w:rPr>
      </w:pPr>
      <w:r w:rsidRPr="0042751F">
        <w:rPr>
          <w:rFonts w:ascii="Arial" w:hAnsi="Arial"/>
        </w:rPr>
        <w:t>Leverandørens besvarelse</w:t>
      </w:r>
    </w:p>
    <w:p w14:paraId="0C416C36" w14:textId="77777777" w:rsidR="004E55EA" w:rsidRPr="0042751F" w:rsidRDefault="004E55EA" w:rsidP="004E55EA">
      <w:pPr>
        <w:rPr>
          <w:rFonts w:ascii="Arial" w:hAnsi="Arial" w:cs="Arial"/>
        </w:rPr>
      </w:pPr>
    </w:p>
    <w:p w14:paraId="44E10944" w14:textId="77777777" w:rsidR="004E55EA" w:rsidRPr="0042751F" w:rsidRDefault="004E55EA" w:rsidP="004E55EA">
      <w:pPr>
        <w:ind w:left="2410" w:hanging="2410"/>
        <w:rPr>
          <w:rFonts w:ascii="Arial" w:hAnsi="Arial" w:cs="Arial"/>
          <w:szCs w:val="22"/>
        </w:rPr>
      </w:pPr>
      <w:r w:rsidRPr="0042751F">
        <w:rPr>
          <w:rFonts w:ascii="Arial" w:hAnsi="Arial" w:cs="Arial"/>
          <w:szCs w:val="22"/>
        </w:rPr>
        <w:t>Tilbys:</w:t>
      </w:r>
      <w:r w:rsidRPr="0042751F">
        <w:rPr>
          <w:rFonts w:ascii="Arial" w:hAnsi="Arial" w:cs="Arial"/>
          <w:szCs w:val="22"/>
        </w:rPr>
        <w:tab/>
        <w:t xml:space="preserve">I hvilken grad leverandøren kan tilfredsstille kravet (Ja, Nei, Delvis). For krav som besvares med Delvis, må det i løsningsbeskrivelsen særskilt utdypes hva som ikke kan tilfredsstilles. </w:t>
      </w:r>
    </w:p>
    <w:p w14:paraId="082D51A5" w14:textId="77777777" w:rsidR="004E55EA" w:rsidRPr="0042751F" w:rsidRDefault="004E55EA" w:rsidP="004E55EA">
      <w:pPr>
        <w:ind w:left="2410" w:hanging="2410"/>
        <w:rPr>
          <w:rFonts w:ascii="Arial" w:hAnsi="Arial" w:cs="Arial"/>
          <w:szCs w:val="22"/>
        </w:rPr>
      </w:pPr>
    </w:p>
    <w:p w14:paraId="4DA1D58C" w14:textId="77777777" w:rsidR="004E55EA" w:rsidRPr="0042751F" w:rsidRDefault="004E55EA" w:rsidP="004E55EA">
      <w:pPr>
        <w:ind w:left="2410" w:hanging="2410"/>
        <w:rPr>
          <w:rFonts w:ascii="Arial" w:hAnsi="Arial" w:cs="Arial"/>
          <w:szCs w:val="22"/>
        </w:rPr>
      </w:pPr>
      <w:r w:rsidRPr="0042751F">
        <w:rPr>
          <w:rFonts w:ascii="Arial" w:hAnsi="Arial" w:cs="Arial"/>
          <w:szCs w:val="22"/>
        </w:rPr>
        <w:t>Løsningsbeskrivelse:</w:t>
      </w:r>
      <w:r w:rsidRPr="0042751F">
        <w:rPr>
          <w:rFonts w:ascii="Arial" w:hAnsi="Arial" w:cs="Arial"/>
          <w:szCs w:val="22"/>
        </w:rPr>
        <w:tab/>
        <w:t>Utfyllende informasjon om hvordan kravet tilfredsstilles.</w:t>
      </w:r>
    </w:p>
    <w:p w14:paraId="548A34F3" w14:textId="77777777" w:rsidR="004E55EA" w:rsidRPr="0042751F" w:rsidRDefault="004E55EA" w:rsidP="004E55EA">
      <w:pPr>
        <w:pStyle w:val="BodyText"/>
        <w:rPr>
          <w:rFonts w:ascii="Arial" w:hAnsi="Arial" w:cs="Arial"/>
        </w:rPr>
      </w:pPr>
    </w:p>
    <w:p w14:paraId="551E26FE" w14:textId="35F7B031" w:rsidR="004E55EA" w:rsidRPr="0042751F" w:rsidRDefault="004E55EA" w:rsidP="004E55EA">
      <w:pPr>
        <w:rPr>
          <w:rFonts w:ascii="Arial" w:hAnsi="Arial" w:cs="Arial"/>
          <w:szCs w:val="22"/>
        </w:rPr>
      </w:pPr>
      <w:r w:rsidRPr="0042751F">
        <w:rPr>
          <w:rFonts w:ascii="Arial" w:hAnsi="Arial" w:cs="Arial"/>
          <w:szCs w:val="22"/>
        </w:rPr>
        <w:t xml:space="preserve">Der Leverandøren f.eks. av plasshensyn ikke finner det hensiktsmessig å legge løsningsbeskrivelsen inn i selve kravtabellen, kan beskrivelsen legges i eget vedlegg. I så fall skal det i kravtabellen gis referanse til hvor løsningsbeskrivelsen ligger, og det skal i løsningsbeskrivelsen klart </w:t>
      </w:r>
      <w:r w:rsidR="009F21AE" w:rsidRPr="0042751F">
        <w:rPr>
          <w:rFonts w:ascii="Arial" w:hAnsi="Arial" w:cs="Arial"/>
          <w:szCs w:val="22"/>
        </w:rPr>
        <w:t>komme frem</w:t>
      </w:r>
      <w:r w:rsidRPr="0042751F">
        <w:rPr>
          <w:rFonts w:ascii="Arial" w:hAnsi="Arial" w:cs="Arial"/>
          <w:szCs w:val="22"/>
        </w:rPr>
        <w:t xml:space="preserve"> hvilket krav som utdypes. </w:t>
      </w:r>
    </w:p>
    <w:p w14:paraId="00CABA84" w14:textId="77777777" w:rsidR="004E55EA" w:rsidRPr="0042751F" w:rsidRDefault="004E55EA" w:rsidP="004E55EA">
      <w:pPr>
        <w:rPr>
          <w:rFonts w:ascii="Arial" w:hAnsi="Arial" w:cs="Arial"/>
          <w:szCs w:val="22"/>
        </w:rPr>
      </w:pPr>
    </w:p>
    <w:p w14:paraId="7C61FE11" w14:textId="4040550A" w:rsidR="004E55EA" w:rsidRPr="0042751F" w:rsidRDefault="004E55EA" w:rsidP="004E55EA">
      <w:pPr>
        <w:rPr>
          <w:rFonts w:ascii="Arial" w:hAnsi="Arial" w:cs="Arial"/>
          <w:szCs w:val="22"/>
        </w:rPr>
      </w:pPr>
      <w:r w:rsidRPr="0042751F">
        <w:rPr>
          <w:rFonts w:ascii="Arial" w:hAnsi="Arial" w:cs="Arial"/>
          <w:szCs w:val="22"/>
        </w:rPr>
        <w:t xml:space="preserve">Leverandøren er selv ansvarlig for å beskrive alle nødvendige løsningselementer for å få en komplett løsning, selv om ikke alle disse er </w:t>
      </w:r>
      <w:proofErr w:type="spellStart"/>
      <w:r w:rsidRPr="0042751F">
        <w:rPr>
          <w:rFonts w:ascii="Arial" w:hAnsi="Arial" w:cs="Arial"/>
          <w:szCs w:val="22"/>
        </w:rPr>
        <w:t>kravsatt</w:t>
      </w:r>
      <w:proofErr w:type="spellEnd"/>
      <w:r w:rsidRPr="0042751F">
        <w:rPr>
          <w:rFonts w:ascii="Arial" w:hAnsi="Arial" w:cs="Arial"/>
          <w:szCs w:val="22"/>
        </w:rPr>
        <w:t>.</w:t>
      </w:r>
      <w:r w:rsidR="0078212A">
        <w:rPr>
          <w:rFonts w:ascii="Arial" w:hAnsi="Arial" w:cs="Arial"/>
          <w:szCs w:val="22"/>
        </w:rPr>
        <w:br/>
      </w:r>
    </w:p>
    <w:p w14:paraId="565CC125" w14:textId="77777777" w:rsidR="004E55EA" w:rsidRPr="0042751F" w:rsidRDefault="004E55EA" w:rsidP="004E55EA">
      <w:pPr>
        <w:pStyle w:val="Heading1"/>
        <w:widowControl/>
        <w:spacing w:after="60" w:line="240" w:lineRule="auto"/>
        <w:jc w:val="left"/>
        <w:rPr>
          <w:rFonts w:ascii="Arial" w:hAnsi="Arial"/>
        </w:rPr>
      </w:pPr>
      <w:bookmarkStart w:id="2" w:name="_Toc377126049"/>
      <w:bookmarkStart w:id="3" w:name="_Toc230352865"/>
      <w:r w:rsidRPr="0042751F">
        <w:rPr>
          <w:rFonts w:ascii="Arial" w:hAnsi="Arial"/>
        </w:rPr>
        <w:t>Overordnet</w:t>
      </w:r>
      <w:bookmarkEnd w:id="2"/>
      <w:r w:rsidRPr="0042751F">
        <w:rPr>
          <w:rFonts w:ascii="Arial" w:hAnsi="Arial"/>
        </w:rPr>
        <w:t xml:space="preserve"> om ytelsen</w:t>
      </w:r>
      <w:bookmarkEnd w:id="3"/>
    </w:p>
    <w:p w14:paraId="4A0C5D79" w14:textId="1A47C5AF" w:rsidR="009F21AE" w:rsidRPr="0042751F" w:rsidRDefault="009F21AE" w:rsidP="009F21AE">
      <w:pPr>
        <w:rPr>
          <w:rFonts w:ascii="Arial" w:hAnsi="Arial" w:cs="Arial"/>
        </w:rPr>
      </w:pPr>
      <w:r w:rsidRPr="30E7C1F6">
        <w:rPr>
          <w:rFonts w:ascii="Arial" w:hAnsi="Arial" w:cs="Arial"/>
        </w:rPr>
        <w:t xml:space="preserve">Instrumentet skal primært benyttes til å bestemme kvaliteten på legemidler i det norske og europeiske markedet. HPLC pumpen må håndtere tradisjonelle separasjoner med kolonner ved normalt trykk (opp til </w:t>
      </w:r>
      <w:r w:rsidR="4DBFFA49" w:rsidRPr="30E7C1F6">
        <w:rPr>
          <w:rFonts w:ascii="Arial" w:hAnsi="Arial" w:cs="Arial"/>
        </w:rPr>
        <w:t>4</w:t>
      </w:r>
      <w:r w:rsidRPr="30E7C1F6">
        <w:rPr>
          <w:rFonts w:ascii="Arial" w:hAnsi="Arial" w:cs="Arial"/>
        </w:rPr>
        <w:t>00 bar). Pumper som kan benyttes ved høyere trykk er ønskelig, men ikke et krav.</w:t>
      </w:r>
    </w:p>
    <w:p w14:paraId="75E0C122" w14:textId="659E3D3D" w:rsidR="004E55EA" w:rsidRPr="0042751F" w:rsidRDefault="009F21AE" w:rsidP="009F21AE">
      <w:pPr>
        <w:rPr>
          <w:rFonts w:ascii="Arial" w:hAnsi="Arial" w:cs="Arial"/>
        </w:rPr>
      </w:pPr>
      <w:r w:rsidRPr="0042751F">
        <w:rPr>
          <w:rFonts w:ascii="Arial" w:hAnsi="Arial" w:cs="Arial"/>
        </w:rPr>
        <w:t xml:space="preserve">Dersom det er viktige momenter som er uteglemt for at utstyret skal kunne fungere etter intensjonene, må </w:t>
      </w:r>
      <w:r w:rsidR="006E335B">
        <w:rPr>
          <w:rFonts w:ascii="Arial" w:hAnsi="Arial" w:cs="Arial"/>
        </w:rPr>
        <w:t>Leverandøren</w:t>
      </w:r>
      <w:r w:rsidRPr="0042751F">
        <w:rPr>
          <w:rFonts w:ascii="Arial" w:hAnsi="Arial" w:cs="Arial"/>
        </w:rPr>
        <w:t xml:space="preserve"> påpeke dette i tilbudet.</w:t>
      </w:r>
      <w:r w:rsidR="0078212A">
        <w:rPr>
          <w:rFonts w:ascii="Arial" w:hAnsi="Arial" w:cs="Arial"/>
        </w:rPr>
        <w:br/>
      </w:r>
    </w:p>
    <w:p w14:paraId="1103BB14" w14:textId="77777777" w:rsidR="0078212A" w:rsidRDefault="0078212A">
      <w:pPr>
        <w:widowControl/>
        <w:spacing w:line="240" w:lineRule="auto"/>
        <w:jc w:val="left"/>
        <w:rPr>
          <w:rFonts w:ascii="Arial" w:hAnsi="Arial" w:cs="Arial"/>
          <w:b/>
          <w:bCs/>
          <w:sz w:val="32"/>
          <w:szCs w:val="32"/>
        </w:rPr>
      </w:pPr>
      <w:bookmarkStart w:id="4" w:name="_Toc377126051"/>
      <w:bookmarkStart w:id="5" w:name="_Toc377126052"/>
      <w:bookmarkStart w:id="6" w:name="_Toc377107769"/>
      <w:bookmarkStart w:id="7" w:name="_Toc377107770"/>
      <w:bookmarkStart w:id="8" w:name="_Toc377107771"/>
      <w:bookmarkStart w:id="9" w:name="_Toc377107772"/>
      <w:bookmarkStart w:id="10" w:name="_Toc377107773"/>
      <w:bookmarkEnd w:id="4"/>
      <w:bookmarkEnd w:id="5"/>
      <w:bookmarkEnd w:id="6"/>
      <w:bookmarkEnd w:id="7"/>
      <w:bookmarkEnd w:id="8"/>
      <w:bookmarkEnd w:id="9"/>
      <w:bookmarkEnd w:id="10"/>
      <w:r>
        <w:rPr>
          <w:rFonts w:ascii="Arial" w:hAnsi="Arial"/>
        </w:rPr>
        <w:br w:type="page"/>
      </w:r>
    </w:p>
    <w:p w14:paraId="4A5E2DE9" w14:textId="10CC847F" w:rsidR="004E55EA" w:rsidRPr="0042751F" w:rsidRDefault="004E55EA" w:rsidP="004E55EA">
      <w:pPr>
        <w:pStyle w:val="Heading1"/>
        <w:widowControl/>
        <w:spacing w:after="60" w:line="240" w:lineRule="auto"/>
        <w:jc w:val="left"/>
        <w:rPr>
          <w:rFonts w:ascii="Arial" w:hAnsi="Arial"/>
        </w:rPr>
      </w:pPr>
      <w:bookmarkStart w:id="11" w:name="_Toc230352866"/>
      <w:r w:rsidRPr="0042751F">
        <w:rPr>
          <w:rFonts w:ascii="Arial" w:hAnsi="Arial"/>
        </w:rPr>
        <w:t xml:space="preserve">Krav til </w:t>
      </w:r>
      <w:r w:rsidR="00544CB6">
        <w:rPr>
          <w:rFonts w:ascii="Arial" w:hAnsi="Arial"/>
        </w:rPr>
        <w:t>kvalitet</w:t>
      </w:r>
      <w:bookmarkEnd w:id="11"/>
    </w:p>
    <w:p w14:paraId="143FEFCD" w14:textId="7B66A4F0" w:rsidR="00F676CA" w:rsidRPr="00C00B54" w:rsidRDefault="00F676CA" w:rsidP="00EF21F4">
      <w:pPr>
        <w:rPr>
          <w:rFonts w:ascii="Arial" w:hAnsi="Arial" w:cs="Arial"/>
          <w:b/>
          <w:bCs/>
          <w:szCs w:val="22"/>
        </w:rPr>
      </w:pPr>
    </w:p>
    <w:tbl>
      <w:tblPr>
        <w:tblW w:w="11887" w:type="pct"/>
        <w:tblLayout w:type="fixed"/>
        <w:tblLook w:val="0000" w:firstRow="0" w:lastRow="0" w:firstColumn="0" w:lastColumn="0" w:noHBand="0" w:noVBand="0"/>
      </w:tblPr>
      <w:tblGrid>
        <w:gridCol w:w="847"/>
        <w:gridCol w:w="3371"/>
        <w:gridCol w:w="1932"/>
        <w:gridCol w:w="934"/>
        <w:gridCol w:w="1136"/>
        <w:gridCol w:w="5063"/>
        <w:gridCol w:w="6099"/>
        <w:gridCol w:w="6099"/>
        <w:gridCol w:w="6086"/>
      </w:tblGrid>
      <w:tr w:rsidR="004E55EA" w:rsidRPr="00C00B54" w14:paraId="33715644" w14:textId="77777777" w:rsidTr="0F1B129B">
        <w:trPr>
          <w:gridAfter w:val="3"/>
          <w:wAfter w:w="2896" w:type="pct"/>
          <w:tblHeader/>
        </w:trPr>
        <w:tc>
          <w:tcPr>
            <w:tcW w:w="1122"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66C0AA31" w14:textId="77777777"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Kundens krav</w:t>
            </w:r>
          </w:p>
        </w:tc>
        <w:tc>
          <w:tcPr>
            <w:tcW w:w="98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084E0062" w14:textId="77777777"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Leverandørens besvarelse</w:t>
            </w:r>
          </w:p>
        </w:tc>
      </w:tr>
      <w:tr w:rsidR="004E55EA" w:rsidRPr="00C00B54" w14:paraId="305A0026" w14:textId="77777777" w:rsidTr="0F1B129B">
        <w:trPr>
          <w:gridAfter w:val="3"/>
          <w:wAfter w:w="2896" w:type="pct"/>
          <w:tblHeader/>
        </w:trPr>
        <w:tc>
          <w:tcPr>
            <w:tcW w:w="134"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1E073E0E" w14:textId="77777777" w:rsidR="004E55EA" w:rsidRPr="00C00B54" w:rsidRDefault="004E55EA" w:rsidP="00C00B54">
            <w:pPr>
              <w:snapToGrid w:val="0"/>
              <w:spacing w:before="60" w:after="60" w:line="22" w:lineRule="atLeast"/>
              <w:rPr>
                <w:rFonts w:ascii="Arial" w:hAnsi="Arial" w:cs="Arial"/>
                <w:b/>
                <w:szCs w:val="22"/>
              </w:rPr>
            </w:pPr>
            <w:proofErr w:type="spellStart"/>
            <w:r w:rsidRPr="00C00B54">
              <w:rPr>
                <w:rFonts w:ascii="Arial" w:hAnsi="Arial" w:cs="Arial"/>
                <w:b/>
                <w:szCs w:val="22"/>
              </w:rPr>
              <w:t>Nr</w:t>
            </w:r>
            <w:proofErr w:type="spellEnd"/>
          </w:p>
        </w:tc>
        <w:tc>
          <w:tcPr>
            <w:tcW w:w="534"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16E46047" w14:textId="77777777"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Beskrivelse</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24E3851" w14:textId="77777777"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Type dokumentasjon</w:t>
            </w:r>
          </w:p>
        </w:tc>
        <w:tc>
          <w:tcPr>
            <w:tcW w:w="148"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160AD85" w14:textId="697AF963"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Type krav</w:t>
            </w:r>
          </w:p>
        </w:tc>
        <w:tc>
          <w:tcPr>
            <w:tcW w:w="180" w:type="pct"/>
            <w:tcBorders>
              <w:top w:val="single" w:sz="4" w:space="0" w:color="000000" w:themeColor="text1"/>
              <w:left w:val="single" w:sz="4" w:space="0" w:color="000000" w:themeColor="text1"/>
              <w:bottom w:val="single" w:sz="4" w:space="0" w:color="000000" w:themeColor="text1"/>
            </w:tcBorders>
            <w:shd w:val="clear" w:color="auto" w:fill="FFF2CC"/>
          </w:tcPr>
          <w:p w14:paraId="04ED9ACA" w14:textId="77777777"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Tilbys</w:t>
            </w:r>
          </w:p>
          <w:p w14:paraId="2A57F833" w14:textId="47F62AA3" w:rsidR="004E55EA" w:rsidRPr="00C00B54" w:rsidRDefault="004E55EA" w:rsidP="00C00B54">
            <w:pPr>
              <w:spacing w:before="60" w:after="60" w:line="22" w:lineRule="atLeast"/>
              <w:rPr>
                <w:rFonts w:ascii="Arial" w:hAnsi="Arial" w:cs="Arial"/>
                <w:b/>
                <w:szCs w:val="22"/>
              </w:rPr>
            </w:pPr>
            <w:r w:rsidRPr="00C00B54">
              <w:rPr>
                <w:rFonts w:ascii="Arial" w:hAnsi="Arial" w:cs="Arial"/>
                <w:b/>
                <w:szCs w:val="22"/>
              </w:rPr>
              <w:t>(Ja/Nei/</w:t>
            </w:r>
            <w:r w:rsidR="002E305B">
              <w:rPr>
                <w:rFonts w:ascii="Arial" w:hAnsi="Arial" w:cs="Arial"/>
                <w:b/>
                <w:szCs w:val="22"/>
              </w:rPr>
              <w:t xml:space="preserve"> </w:t>
            </w:r>
            <w:r w:rsidRPr="00C00B54">
              <w:rPr>
                <w:rFonts w:ascii="Arial" w:hAnsi="Arial" w:cs="Arial"/>
                <w:b/>
                <w:szCs w:val="22"/>
              </w:rPr>
              <w:t>Delvis)</w:t>
            </w: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0BD97494" w14:textId="77777777" w:rsidR="004E55EA" w:rsidRPr="00C00B54" w:rsidRDefault="004E55EA" w:rsidP="00C00B54">
            <w:pPr>
              <w:snapToGrid w:val="0"/>
              <w:spacing w:before="60" w:after="60" w:line="22" w:lineRule="atLeast"/>
              <w:rPr>
                <w:rFonts w:ascii="Arial" w:hAnsi="Arial" w:cs="Arial"/>
                <w:b/>
                <w:szCs w:val="22"/>
              </w:rPr>
            </w:pPr>
            <w:r w:rsidRPr="00C00B54">
              <w:rPr>
                <w:rFonts w:ascii="Arial" w:hAnsi="Arial" w:cs="Arial"/>
                <w:b/>
                <w:szCs w:val="22"/>
              </w:rPr>
              <w:t xml:space="preserve">Løsningsbeskrivelse </w:t>
            </w:r>
          </w:p>
        </w:tc>
      </w:tr>
      <w:tr w:rsidR="0022234B" w:rsidRPr="00C00B54" w14:paraId="1F3AD941" w14:textId="77777777" w:rsidTr="0F1B129B">
        <w:trPr>
          <w:gridAfter w:val="3"/>
          <w:wAfter w:w="2896" w:type="pct"/>
        </w:trPr>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7FFE682" w14:textId="5318A2DD" w:rsidR="0022234B" w:rsidRPr="00C00B54" w:rsidRDefault="00EF15B6" w:rsidP="00C00B54">
            <w:pPr>
              <w:snapToGrid w:val="0"/>
              <w:spacing w:before="60" w:after="60" w:line="22" w:lineRule="atLeast"/>
              <w:rPr>
                <w:rFonts w:ascii="Arial" w:hAnsi="Arial" w:cs="Arial"/>
                <w:b/>
                <w:szCs w:val="22"/>
              </w:rPr>
            </w:pPr>
            <w:r>
              <w:rPr>
                <w:rFonts w:ascii="Arial" w:hAnsi="Arial" w:cs="Arial"/>
                <w:b/>
                <w:szCs w:val="22"/>
              </w:rPr>
              <w:t>Generelle krav</w:t>
            </w:r>
          </w:p>
        </w:tc>
      </w:tr>
      <w:tr w:rsidR="30E7C1F6" w:rsidRPr="00C00B54" w14:paraId="0CDB6EE1" w14:textId="77777777" w:rsidTr="0F1B129B">
        <w:trPr>
          <w:gridAfter w:val="3"/>
          <w:wAfter w:w="2896" w:type="pct"/>
          <w:trHeight w:val="300"/>
        </w:trPr>
        <w:tc>
          <w:tcPr>
            <w:tcW w:w="134" w:type="pct"/>
            <w:tcBorders>
              <w:top w:val="single" w:sz="4" w:space="0" w:color="000000" w:themeColor="text1"/>
              <w:left w:val="single" w:sz="4" w:space="0" w:color="000000" w:themeColor="text1"/>
              <w:bottom w:val="single" w:sz="4" w:space="0" w:color="000000" w:themeColor="text1"/>
            </w:tcBorders>
          </w:tcPr>
          <w:p w14:paraId="180BC227" w14:textId="1EABBD77" w:rsidR="30E7C1F6" w:rsidRPr="009A7AFA" w:rsidRDefault="30E7C1F6"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69D31A6F" w14:textId="1BEE681F" w:rsidR="38BEFCD3" w:rsidRPr="00C00B54" w:rsidRDefault="38BEFCD3" w:rsidP="00C00B54">
            <w:pPr>
              <w:pStyle w:val="Tabell"/>
              <w:spacing w:before="60" w:after="60" w:line="22" w:lineRule="atLeast"/>
              <w:rPr>
                <w:rFonts w:ascii="Arial" w:hAnsi="Arial" w:cs="Arial"/>
                <w:szCs w:val="22"/>
              </w:rPr>
            </w:pPr>
            <w:r w:rsidRPr="00C00B54">
              <w:rPr>
                <w:rFonts w:ascii="Arial" w:hAnsi="Arial" w:cs="Arial"/>
                <w:szCs w:val="22"/>
              </w:rPr>
              <w:t>Spesifiser nødvendige bygnings</w:t>
            </w:r>
            <w:r w:rsidR="00293742" w:rsidRPr="00C00B54">
              <w:rPr>
                <w:rFonts w:ascii="Arial" w:hAnsi="Arial" w:cs="Arial"/>
                <w:szCs w:val="22"/>
              </w:rPr>
              <w:t>-</w:t>
            </w:r>
            <w:r w:rsidRPr="00C00B54">
              <w:rPr>
                <w:rFonts w:ascii="Arial" w:hAnsi="Arial" w:cs="Arial"/>
                <w:szCs w:val="22"/>
              </w:rPr>
              <w:t xml:space="preserve"> og </w:t>
            </w:r>
            <w:proofErr w:type="spellStart"/>
            <w:r w:rsidRPr="00C00B54">
              <w:rPr>
                <w:rFonts w:ascii="Arial" w:hAnsi="Arial" w:cs="Arial"/>
                <w:szCs w:val="22"/>
              </w:rPr>
              <w:t>installasjonsmessige</w:t>
            </w:r>
            <w:proofErr w:type="spellEnd"/>
            <w:r w:rsidRPr="00C00B54">
              <w:rPr>
                <w:rFonts w:ascii="Arial" w:hAnsi="Arial" w:cs="Arial"/>
                <w:szCs w:val="22"/>
              </w:rPr>
              <w:t xml:space="preserve"> forhold</w:t>
            </w:r>
            <w:r w:rsidR="00544CB6" w:rsidRPr="00C00B54">
              <w:rPr>
                <w:rFonts w:ascii="Arial" w:hAnsi="Arial" w:cs="Arial"/>
                <w:szCs w:val="22"/>
              </w:rPr>
              <w: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D2EDE" w14:textId="41950A54" w:rsidR="38BEFCD3" w:rsidRPr="00C00B54" w:rsidRDefault="38BEFCD3" w:rsidP="00C00B54">
            <w:pPr>
              <w:pStyle w:val="Tabell"/>
              <w:spacing w:before="60" w:after="60" w:line="22" w:lineRule="atLeast"/>
              <w:rPr>
                <w:rFonts w:ascii="Arial" w:hAnsi="Arial" w:cs="Arial"/>
                <w:szCs w:val="22"/>
              </w:rPr>
            </w:pPr>
            <w:r w:rsidRPr="00C00B54">
              <w:rPr>
                <w:rFonts w:ascii="Arial" w:hAnsi="Arial" w:cs="Arial"/>
                <w:szCs w:val="22"/>
              </w:rPr>
              <w:t>Beskriv</w:t>
            </w:r>
            <w:r w:rsidR="008501E9" w:rsidRPr="00C00B54">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29136EDA" w14:textId="6A12E9A6" w:rsidR="38BEFCD3" w:rsidRPr="00C00B54" w:rsidRDefault="38BEFCD3" w:rsidP="00C00B54">
            <w:pPr>
              <w:pStyle w:val="Tabell"/>
              <w:spacing w:before="60" w:after="60" w:line="22" w:lineRule="atLeast"/>
              <w:jc w:val="center"/>
              <w:rPr>
                <w:rFonts w:ascii="Arial" w:hAnsi="Arial" w:cs="Arial"/>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4F91E39D" w14:textId="2FD592C1" w:rsidR="30E7C1F6" w:rsidRPr="00AE26AA" w:rsidRDefault="30E7C1F6"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273B3" w14:textId="245D7170" w:rsidR="30E7C1F6" w:rsidRPr="00AE26AA" w:rsidRDefault="30E7C1F6" w:rsidP="00C00B54">
            <w:pPr>
              <w:pStyle w:val="Tabell"/>
              <w:spacing w:before="60" w:after="60" w:line="22" w:lineRule="atLeast"/>
              <w:rPr>
                <w:rFonts w:ascii="Arial" w:hAnsi="Arial" w:cs="Arial"/>
                <w:color w:val="0070C0"/>
                <w:szCs w:val="22"/>
              </w:rPr>
            </w:pPr>
          </w:p>
        </w:tc>
      </w:tr>
      <w:tr w:rsidR="002E29DB" w:rsidRPr="00C00B54" w14:paraId="0CA65619" w14:textId="77777777" w:rsidTr="0F1B129B">
        <w:trPr>
          <w:gridAfter w:val="3"/>
          <w:wAfter w:w="2896" w:type="pct"/>
          <w:trHeight w:val="300"/>
        </w:trPr>
        <w:tc>
          <w:tcPr>
            <w:tcW w:w="134" w:type="pct"/>
            <w:tcBorders>
              <w:top w:val="single" w:sz="4" w:space="0" w:color="000000" w:themeColor="text1"/>
              <w:left w:val="single" w:sz="4" w:space="0" w:color="000000" w:themeColor="text1"/>
              <w:bottom w:val="single" w:sz="4" w:space="0" w:color="000000" w:themeColor="text1"/>
            </w:tcBorders>
          </w:tcPr>
          <w:p w14:paraId="0181C87F" w14:textId="77777777" w:rsidR="002E29DB" w:rsidRPr="009A7AFA" w:rsidRDefault="002E29DB"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6AF54FFB" w14:textId="410797FA" w:rsidR="002E29DB" w:rsidRPr="00C00B54" w:rsidRDefault="002E29DB" w:rsidP="0F1B129B">
            <w:pPr>
              <w:pStyle w:val="Tabell"/>
              <w:spacing w:before="60" w:after="60" w:line="22" w:lineRule="atLeast"/>
              <w:rPr>
                <w:rFonts w:ascii="Arial" w:hAnsi="Arial" w:cs="Arial"/>
              </w:rPr>
            </w:pPr>
            <w:r w:rsidRPr="0F1B129B">
              <w:rPr>
                <w:rFonts w:ascii="Arial" w:hAnsi="Arial" w:cs="Arial"/>
              </w:rPr>
              <w:t>Leverandøren skal dekke alle egne kostnader ifm. planlegging av installasjon.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A3197" w14:textId="1D427E1A" w:rsidR="002E29DB" w:rsidRPr="00C00B54" w:rsidRDefault="0078212A" w:rsidP="00C00B54">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021D5855" w14:textId="3BD69649" w:rsidR="002E29DB" w:rsidRPr="00C00B54" w:rsidRDefault="0078212A" w:rsidP="00C00B54">
            <w:pPr>
              <w:pStyle w:val="Tabell"/>
              <w:spacing w:before="60" w:after="60" w:line="22" w:lineRule="atLeast"/>
              <w:jc w:val="center"/>
              <w:rPr>
                <w:rFonts w:ascii="Arial" w:hAnsi="Arial" w:cs="Arial"/>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3AD26CA0" w14:textId="564C32DB" w:rsidR="002E29DB" w:rsidRPr="00AE26AA" w:rsidRDefault="002E29DB"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E155D" w14:textId="2F6BD161" w:rsidR="002E29DB" w:rsidRPr="00AE26AA" w:rsidRDefault="002E29DB" w:rsidP="00C00B54">
            <w:pPr>
              <w:pStyle w:val="Tabell"/>
              <w:spacing w:before="60" w:after="60" w:line="22" w:lineRule="atLeast"/>
              <w:rPr>
                <w:rFonts w:ascii="Arial" w:hAnsi="Arial" w:cs="Arial"/>
                <w:color w:val="0070C0"/>
                <w:szCs w:val="22"/>
              </w:rPr>
            </w:pPr>
          </w:p>
        </w:tc>
      </w:tr>
      <w:tr w:rsidR="30E7C1F6" w:rsidRPr="00C00B54" w14:paraId="2BA2FC68" w14:textId="77777777" w:rsidTr="0F1B129B">
        <w:trPr>
          <w:gridAfter w:val="3"/>
          <w:wAfter w:w="2896" w:type="pct"/>
          <w:trHeight w:val="300"/>
        </w:trPr>
        <w:tc>
          <w:tcPr>
            <w:tcW w:w="134" w:type="pct"/>
            <w:tcBorders>
              <w:top w:val="single" w:sz="4" w:space="0" w:color="000000" w:themeColor="text1"/>
              <w:left w:val="single" w:sz="4" w:space="0" w:color="000000" w:themeColor="text1"/>
              <w:bottom w:val="single" w:sz="4" w:space="0" w:color="000000" w:themeColor="text1"/>
            </w:tcBorders>
          </w:tcPr>
          <w:p w14:paraId="407F74D3" w14:textId="6F169FE0" w:rsidR="30E7C1F6" w:rsidRPr="009A7AFA" w:rsidRDefault="30E7C1F6"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17D425DF" w14:textId="63B2EAD3" w:rsidR="38BEFCD3" w:rsidRPr="00C00B54" w:rsidRDefault="00A7542D" w:rsidP="00C00B54">
            <w:pPr>
              <w:pStyle w:val="Tabell"/>
              <w:spacing w:before="60" w:after="60" w:line="22" w:lineRule="atLeast"/>
              <w:rPr>
                <w:rFonts w:ascii="Arial" w:hAnsi="Arial" w:cs="Arial"/>
                <w:szCs w:val="22"/>
              </w:rPr>
            </w:pPr>
            <w:r>
              <w:rPr>
                <w:rFonts w:ascii="Arial" w:hAnsi="Arial" w:cs="Arial"/>
                <w:szCs w:val="22"/>
              </w:rPr>
              <w:t>Leverandøren</w:t>
            </w:r>
            <w:r w:rsidR="38BEFCD3" w:rsidRPr="00C00B54">
              <w:rPr>
                <w:rFonts w:ascii="Arial" w:hAnsi="Arial" w:cs="Arial"/>
                <w:szCs w:val="22"/>
              </w:rPr>
              <w:t xml:space="preserve"> skal ha ansvar for transport av utstyr inn til brukerstedet samt montering</w:t>
            </w:r>
            <w:r w:rsidR="00293742" w:rsidRPr="00C00B54">
              <w:rPr>
                <w:rFonts w:ascii="Arial" w:hAnsi="Arial" w:cs="Arial"/>
                <w:szCs w:val="22"/>
              </w:rPr>
              <w: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C9448" w14:textId="29F45D5C" w:rsidR="58B5D123" w:rsidRPr="00C00B54" w:rsidRDefault="008501E9" w:rsidP="00C00B54">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24594FC3" w14:textId="03459E62" w:rsidR="58B5D123" w:rsidRPr="00C00B54" w:rsidRDefault="58B5D123" w:rsidP="00C00B54">
            <w:pPr>
              <w:pStyle w:val="Tabell"/>
              <w:spacing w:before="60" w:after="60" w:line="22" w:lineRule="atLeast"/>
              <w:jc w:val="center"/>
              <w:rPr>
                <w:rFonts w:ascii="Arial" w:hAnsi="Arial" w:cs="Arial"/>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414F3F49" w14:textId="6CAE6E19" w:rsidR="30E7C1F6" w:rsidRPr="00AE26AA" w:rsidRDefault="30E7C1F6"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033E6" w14:textId="2EE072E9" w:rsidR="30E7C1F6" w:rsidRPr="00AE26AA" w:rsidRDefault="30E7C1F6" w:rsidP="00C00B54">
            <w:pPr>
              <w:pStyle w:val="Tabell"/>
              <w:spacing w:before="60" w:after="60" w:line="22" w:lineRule="atLeast"/>
              <w:rPr>
                <w:rFonts w:ascii="Arial" w:hAnsi="Arial" w:cs="Arial"/>
                <w:color w:val="0070C0"/>
                <w:szCs w:val="22"/>
              </w:rPr>
            </w:pPr>
          </w:p>
        </w:tc>
      </w:tr>
      <w:tr w:rsidR="005047AE" w:rsidRPr="00C00B54" w14:paraId="5920914E" w14:textId="77777777" w:rsidTr="0F1B129B">
        <w:trPr>
          <w:gridAfter w:val="3"/>
          <w:wAfter w:w="2896" w:type="pct"/>
        </w:trPr>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6B9989D" w14:textId="77777777" w:rsidR="005047AE" w:rsidRPr="00C00B54" w:rsidRDefault="005047AE">
            <w:pPr>
              <w:snapToGrid w:val="0"/>
              <w:spacing w:before="60" w:after="60" w:line="22" w:lineRule="atLeast"/>
              <w:rPr>
                <w:rFonts w:ascii="Arial" w:hAnsi="Arial" w:cs="Arial"/>
                <w:b/>
                <w:szCs w:val="22"/>
              </w:rPr>
            </w:pPr>
            <w:r w:rsidRPr="00C00B54">
              <w:rPr>
                <w:rFonts w:ascii="Arial" w:hAnsi="Arial" w:cs="Arial"/>
                <w:b/>
                <w:szCs w:val="22"/>
              </w:rPr>
              <w:t>Tekniske krav HPLC</w:t>
            </w:r>
          </w:p>
        </w:tc>
      </w:tr>
      <w:tr w:rsidR="00EF15B6" w:rsidRPr="00C00B54" w14:paraId="240D389D"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07C475FE" w14:textId="77777777" w:rsidR="00EF15B6" w:rsidRPr="009A7AFA" w:rsidRDefault="00EF15B6" w:rsidP="00EF15B6">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3E1F2580" w14:textId="10C2156C" w:rsidR="00EF15B6" w:rsidRPr="0036372A" w:rsidRDefault="00EF15B6" w:rsidP="00EF15B6">
            <w:pPr>
              <w:pStyle w:val="Tabell"/>
              <w:spacing w:before="60" w:after="60" w:line="22" w:lineRule="atLeast"/>
              <w:rPr>
                <w:rFonts w:ascii="Arial" w:hAnsi="Arial" w:cs="Arial"/>
                <w:szCs w:val="22"/>
              </w:rPr>
            </w:pPr>
            <w:r w:rsidRPr="0036372A">
              <w:rPr>
                <w:rFonts w:ascii="Arial" w:hAnsi="Arial" w:cs="Arial"/>
                <w:szCs w:val="22"/>
              </w:rPr>
              <w:t>Pumpe skal ha minimum trykkgrense på 400 bar</w:t>
            </w:r>
          </w:p>
          <w:p w14:paraId="16EF4FFE" w14:textId="781630CB" w:rsidR="00EF15B6" w:rsidRPr="0036372A" w:rsidRDefault="00EF15B6" w:rsidP="00EF15B6">
            <w:pPr>
              <w:pStyle w:val="Tabell"/>
              <w:spacing w:before="60" w:after="60" w:line="22" w:lineRule="atLeast"/>
              <w:rPr>
                <w:rFonts w:ascii="Arial" w:hAnsi="Arial" w:cs="Arial"/>
                <w:szCs w:val="22"/>
              </w:rPr>
            </w:pPr>
            <w:r w:rsidRPr="0036372A">
              <w:rPr>
                <w:rFonts w:ascii="Arial" w:hAnsi="Arial" w:cs="Arial"/>
                <w:szCs w:val="22"/>
              </w:rPr>
              <w:t>(høyere trykkgrense vil telle positivt).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C7805" w14:textId="2810D4F6" w:rsidR="00EF15B6" w:rsidRPr="00C00B54" w:rsidRDefault="00EF15B6" w:rsidP="00EF15B6">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25F5533A" w14:textId="78D4875F" w:rsidR="00EF15B6" w:rsidRPr="00C00B54" w:rsidRDefault="00EF15B6" w:rsidP="00EF15B6">
            <w:pPr>
              <w:pStyle w:val="Tabell"/>
              <w:spacing w:before="60" w:after="60" w:line="22" w:lineRule="atLeast"/>
              <w:jc w:val="center"/>
              <w:rPr>
                <w:rFonts w:ascii="Arial" w:hAnsi="Arial" w:cs="Arial"/>
                <w:b/>
                <w:bCs/>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4F8691D7" w14:textId="77777777" w:rsidR="00EF15B6" w:rsidRPr="00AE26AA" w:rsidRDefault="00EF15B6" w:rsidP="00EF15B6">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5C0AA" w14:textId="77777777" w:rsidR="00EF15B6" w:rsidRPr="00AE26AA" w:rsidRDefault="00EF15B6" w:rsidP="00EF15B6">
            <w:pPr>
              <w:pStyle w:val="Tabell"/>
              <w:spacing w:before="60" w:after="60" w:line="22" w:lineRule="atLeast"/>
              <w:rPr>
                <w:rFonts w:ascii="Arial" w:hAnsi="Arial" w:cs="Arial"/>
                <w:color w:val="0070C0"/>
                <w:szCs w:val="22"/>
              </w:rPr>
            </w:pPr>
          </w:p>
        </w:tc>
      </w:tr>
      <w:tr w:rsidR="00E9055D" w:rsidRPr="00C00B54" w14:paraId="1D0685E2"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09C51DD1" w14:textId="77777777" w:rsidR="00E9055D" w:rsidRPr="009A7AFA" w:rsidRDefault="00E9055D"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6A15802A" w14:textId="1D031F04" w:rsidR="00E9055D" w:rsidRPr="00C00B54" w:rsidRDefault="00E9055D" w:rsidP="00C00B54">
            <w:pPr>
              <w:pStyle w:val="Tabell"/>
              <w:spacing w:before="60" w:after="60" w:line="22" w:lineRule="atLeast"/>
              <w:rPr>
                <w:rFonts w:ascii="Arial" w:hAnsi="Arial" w:cs="Arial"/>
                <w:szCs w:val="22"/>
              </w:rPr>
            </w:pPr>
            <w:r w:rsidRPr="00C00B54">
              <w:rPr>
                <w:rFonts w:ascii="Arial" w:hAnsi="Arial" w:cs="Arial"/>
                <w:szCs w:val="22"/>
              </w:rPr>
              <w:t>Gradientsystem med 4</w:t>
            </w:r>
            <w:r w:rsidR="00E94F64" w:rsidRPr="00C00B54">
              <w:rPr>
                <w:rFonts w:ascii="Arial" w:hAnsi="Arial" w:cs="Arial"/>
                <w:szCs w:val="22"/>
              </w:rPr>
              <w:t xml:space="preserve"> </w:t>
            </w:r>
            <w:r w:rsidRPr="00C00B54">
              <w:rPr>
                <w:rFonts w:ascii="Arial" w:hAnsi="Arial" w:cs="Arial"/>
                <w:szCs w:val="22"/>
              </w:rPr>
              <w:t>mobilfasereservoar/kanaler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2AFA9" w14:textId="73322443" w:rsidR="00E9055D" w:rsidRPr="00C00B54" w:rsidRDefault="00C00B54" w:rsidP="00C00B54">
            <w:pPr>
              <w:pStyle w:val="Tabell"/>
              <w:spacing w:before="60" w:after="60" w:line="22" w:lineRule="atLeast"/>
              <w:rPr>
                <w:rFonts w:ascii="Arial" w:hAnsi="Arial" w:cs="Arial"/>
                <w:szCs w:val="22"/>
              </w:rPr>
            </w:pPr>
            <w:r w:rsidRPr="00C00B54">
              <w:rPr>
                <w:rFonts w:ascii="Arial" w:hAnsi="Arial" w:cs="Arial"/>
                <w:szCs w:val="22"/>
              </w:rPr>
              <w:t>Bekreftelse og</w:t>
            </w:r>
            <w:r w:rsidR="008D66EE" w:rsidRPr="00C00B54">
              <w:rPr>
                <w:rFonts w:ascii="Arial" w:hAnsi="Arial" w:cs="Arial"/>
                <w:szCs w:val="22"/>
              </w:rPr>
              <w:t xml:space="preserve"> beskriv</w:t>
            </w:r>
            <w:r w:rsidRPr="00C00B54">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7479CF84" w14:textId="0331C05D"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01AF517"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929D5" w14:textId="77777777" w:rsidR="00E9055D" w:rsidRPr="00AE26AA" w:rsidRDefault="00E9055D" w:rsidP="00C00B54">
            <w:pPr>
              <w:pStyle w:val="Tabell"/>
              <w:spacing w:before="60" w:after="60" w:line="22" w:lineRule="atLeast"/>
              <w:rPr>
                <w:rFonts w:ascii="Arial" w:hAnsi="Arial" w:cs="Arial"/>
                <w:color w:val="0070C0"/>
                <w:szCs w:val="22"/>
              </w:rPr>
            </w:pPr>
          </w:p>
        </w:tc>
      </w:tr>
      <w:tr w:rsidR="00502A1D" w:rsidRPr="00C00B54" w14:paraId="02DC1510"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3B06A6EC" w14:textId="77777777" w:rsidR="00502A1D" w:rsidRPr="009A7AFA" w:rsidRDefault="00502A1D"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93E8401" w14:textId="6F5DC380" w:rsidR="00502A1D" w:rsidRPr="00C00B54" w:rsidRDefault="00502A1D" w:rsidP="00C00B54">
            <w:pPr>
              <w:pStyle w:val="Tabell"/>
              <w:spacing w:before="60" w:after="60" w:line="22" w:lineRule="atLeast"/>
              <w:rPr>
                <w:rFonts w:ascii="Arial" w:hAnsi="Arial" w:cs="Arial"/>
                <w:szCs w:val="22"/>
              </w:rPr>
            </w:pPr>
            <w:r w:rsidRPr="00E03F30">
              <w:rPr>
                <w:rFonts w:ascii="Arial" w:hAnsi="Arial" w:cs="Arial"/>
                <w:szCs w:val="22"/>
              </w:rPr>
              <w:t>Mulighet for forvarming/oppvarming av mobilfase</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ACCCA" w14:textId="109722F6" w:rsidR="00502A1D" w:rsidRPr="00C00B54" w:rsidRDefault="00502A1D" w:rsidP="00C00B54">
            <w:pPr>
              <w:pStyle w:val="Tabell"/>
              <w:spacing w:before="60" w:after="60" w:line="22" w:lineRule="atLeast"/>
              <w:rPr>
                <w:rFonts w:ascii="Arial" w:hAnsi="Arial" w:cs="Arial"/>
                <w:szCs w:val="22"/>
              </w:rPr>
            </w:pPr>
            <w:r w:rsidRPr="6E6056F4">
              <w:rPr>
                <w:rFonts w:ascii="Arial" w:hAnsi="Arial" w:cs="Arial"/>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3C6F4497" w14:textId="3AA359FB" w:rsidR="00502A1D" w:rsidRPr="00C00B54" w:rsidRDefault="00502A1D" w:rsidP="00C00B54">
            <w:pPr>
              <w:pStyle w:val="Tabell"/>
              <w:spacing w:before="60" w:after="60" w:line="22" w:lineRule="atLeast"/>
              <w:jc w:val="center"/>
              <w:rPr>
                <w:rFonts w:ascii="Arial" w:hAnsi="Arial" w:cs="Arial"/>
              </w:rPr>
            </w:pPr>
            <w:r w:rsidRPr="056109D0">
              <w:rPr>
                <w:rFonts w:ascii="Arial" w:hAnsi="Arial" w:cs="Arial"/>
              </w:rPr>
              <w:t>A</w:t>
            </w:r>
          </w:p>
        </w:tc>
        <w:tc>
          <w:tcPr>
            <w:tcW w:w="180" w:type="pct"/>
            <w:tcBorders>
              <w:top w:val="single" w:sz="4" w:space="0" w:color="000000" w:themeColor="text1"/>
              <w:left w:val="single" w:sz="4" w:space="0" w:color="000000" w:themeColor="text1"/>
              <w:bottom w:val="single" w:sz="4" w:space="0" w:color="000000" w:themeColor="text1"/>
            </w:tcBorders>
          </w:tcPr>
          <w:p w14:paraId="13A71B37" w14:textId="77777777" w:rsidR="00502A1D" w:rsidRPr="00AE26AA" w:rsidRDefault="00502A1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BD5F7" w14:textId="77777777" w:rsidR="00502A1D" w:rsidRPr="00AE26AA" w:rsidRDefault="00502A1D" w:rsidP="00C00B54">
            <w:pPr>
              <w:pStyle w:val="Tabell"/>
              <w:spacing w:before="60" w:after="60" w:line="22" w:lineRule="atLeast"/>
              <w:rPr>
                <w:rFonts w:ascii="Arial" w:hAnsi="Arial" w:cs="Arial"/>
                <w:color w:val="0070C0"/>
                <w:szCs w:val="22"/>
              </w:rPr>
            </w:pPr>
          </w:p>
        </w:tc>
      </w:tr>
      <w:tr w:rsidR="00E9055D" w:rsidRPr="00C00B54" w14:paraId="12438A53"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56DC1BB" w14:textId="77777777" w:rsidR="00E9055D" w:rsidRPr="009A7AFA" w:rsidRDefault="00E9055D"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6EAE0756" w14:textId="18C9C91E" w:rsidR="00E9055D" w:rsidRPr="00C00B54" w:rsidRDefault="00E9055D" w:rsidP="00C00B54">
            <w:pPr>
              <w:pStyle w:val="Tabell"/>
              <w:spacing w:before="60" w:after="60" w:line="22" w:lineRule="atLeast"/>
              <w:rPr>
                <w:rFonts w:ascii="Arial" w:hAnsi="Arial" w:cs="Arial"/>
                <w:szCs w:val="22"/>
              </w:rPr>
            </w:pPr>
            <w:r w:rsidRPr="00C00B54">
              <w:rPr>
                <w:rFonts w:ascii="Arial" w:hAnsi="Arial" w:cs="Arial"/>
                <w:szCs w:val="22"/>
              </w:rPr>
              <w:t xml:space="preserve">Systemet skal leveres med </w:t>
            </w:r>
            <w:proofErr w:type="spellStart"/>
            <w:r w:rsidRPr="00C00B54">
              <w:rPr>
                <w:rFonts w:ascii="Arial" w:hAnsi="Arial" w:cs="Arial"/>
                <w:szCs w:val="22"/>
              </w:rPr>
              <w:t>vakuumdegassing</w:t>
            </w:r>
            <w:proofErr w:type="spellEnd"/>
            <w:r w:rsidR="00045357" w:rsidRPr="00C00B54">
              <w:rPr>
                <w:rFonts w:ascii="Arial" w:hAnsi="Arial" w:cs="Arial"/>
                <w:szCs w:val="22"/>
              </w:rPr>
              <w: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C575E" w14:textId="4EC44187" w:rsidR="00E9055D" w:rsidRPr="00C00B54" w:rsidRDefault="00C00B54" w:rsidP="00C00B54">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629084FE" w14:textId="26AD6D87"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5D4AE7ED"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05F45" w14:textId="77777777"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0181AB1C"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1F06A31E" w14:textId="77777777" w:rsidR="00E9055D" w:rsidRPr="009A7AFA" w:rsidRDefault="00E9055D"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CAC779C" w14:textId="20B916A4" w:rsidR="00E9055D" w:rsidRPr="00C00B54" w:rsidRDefault="00E9055D" w:rsidP="00C00B54">
            <w:pPr>
              <w:pStyle w:val="Tabell"/>
              <w:spacing w:before="60" w:after="60" w:line="22" w:lineRule="atLeast"/>
              <w:rPr>
                <w:rFonts w:ascii="Arial" w:hAnsi="Arial" w:cs="Arial"/>
                <w:szCs w:val="22"/>
              </w:rPr>
            </w:pPr>
            <w:proofErr w:type="spellStart"/>
            <w:r w:rsidRPr="00C00B54">
              <w:rPr>
                <w:rFonts w:ascii="Arial" w:hAnsi="Arial" w:cs="Arial"/>
                <w:szCs w:val="22"/>
              </w:rPr>
              <w:t>Flow</w:t>
            </w:r>
            <w:proofErr w:type="spellEnd"/>
            <w:r w:rsidRPr="00C00B54">
              <w:rPr>
                <w:rFonts w:ascii="Arial" w:hAnsi="Arial" w:cs="Arial"/>
                <w:szCs w:val="22"/>
              </w:rPr>
              <w:t xml:space="preserve"> range: 0.05-3 ml/min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580F9" w14:textId="5A12BAF2" w:rsidR="00E9055D" w:rsidRPr="00C00B54" w:rsidRDefault="00C00B54" w:rsidP="00C00B54">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39E1C07A" w14:textId="664FA14B"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24A1D101"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BCE2E" w14:textId="77777777"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4E0A02A1"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101089B1" w14:textId="77777777" w:rsidR="00E9055D" w:rsidRPr="009A7AFA" w:rsidRDefault="00E9055D"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657F05AB" w14:textId="23E1BED7" w:rsidR="00E9055D" w:rsidRPr="00C00B54" w:rsidRDefault="00E9055D" w:rsidP="00C00B54">
            <w:pPr>
              <w:pStyle w:val="Tabell"/>
              <w:spacing w:before="60" w:after="60" w:line="22" w:lineRule="atLeast"/>
              <w:rPr>
                <w:rFonts w:ascii="Arial" w:hAnsi="Arial" w:cs="Arial"/>
                <w:szCs w:val="22"/>
              </w:rPr>
            </w:pPr>
            <w:r w:rsidRPr="00C00B54">
              <w:rPr>
                <w:rFonts w:ascii="Arial" w:hAnsi="Arial" w:cs="Arial"/>
                <w:szCs w:val="22"/>
              </w:rPr>
              <w:t xml:space="preserve">Avvik i </w:t>
            </w:r>
            <w:proofErr w:type="spellStart"/>
            <w:r w:rsidRPr="00C00B54">
              <w:rPr>
                <w:rFonts w:ascii="Arial" w:hAnsi="Arial" w:cs="Arial"/>
                <w:szCs w:val="22"/>
              </w:rPr>
              <w:t>flow</w:t>
            </w:r>
            <w:proofErr w:type="spellEnd"/>
            <w:r w:rsidRPr="00C00B54">
              <w:rPr>
                <w:rFonts w:ascii="Arial" w:hAnsi="Arial" w:cs="Arial"/>
                <w:szCs w:val="22"/>
              </w:rPr>
              <w:t xml:space="preserve"> rate &lt; ± 5%</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95E11" w14:textId="1B9ACD21" w:rsidR="00E9055D" w:rsidRPr="00C00B54" w:rsidRDefault="00C00B54" w:rsidP="00C00B54">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636A900F" w14:textId="17EBB582"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A258025"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1C61C" w14:textId="77777777"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418A505D"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61B56F5F" w14:textId="77777777" w:rsidR="00E9055D" w:rsidRPr="009A7AFA" w:rsidRDefault="00E9055D" w:rsidP="009A7AFA">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87E720C" w14:textId="049D1C8B" w:rsidR="00E9055D" w:rsidRPr="00C00B54" w:rsidRDefault="00E9055D" w:rsidP="00C00B54">
            <w:pPr>
              <w:pStyle w:val="Tabell"/>
              <w:spacing w:before="60" w:after="60" w:line="22" w:lineRule="atLeast"/>
              <w:rPr>
                <w:rFonts w:ascii="Arial" w:hAnsi="Arial" w:cs="Arial"/>
                <w:szCs w:val="22"/>
              </w:rPr>
            </w:pPr>
            <w:proofErr w:type="spellStart"/>
            <w:r w:rsidRPr="00C00B54">
              <w:rPr>
                <w:rFonts w:ascii="Arial" w:hAnsi="Arial" w:cs="Arial"/>
                <w:szCs w:val="22"/>
              </w:rPr>
              <w:t>Ripple</w:t>
            </w:r>
            <w:proofErr w:type="spellEnd"/>
            <w:r w:rsidRPr="00C00B54">
              <w:rPr>
                <w:rFonts w:ascii="Arial" w:hAnsi="Arial" w:cs="Arial"/>
                <w:szCs w:val="22"/>
              </w:rPr>
              <w:t xml:space="preserve"> ≤ 0.2 %</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9E45D" w14:textId="1CBC1E18" w:rsidR="00E9055D" w:rsidRPr="00C00B54" w:rsidRDefault="00C00B54" w:rsidP="00C00B54">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28EAB1DB" w14:textId="489EE7FC"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4EB5F1F4"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FFDD9" w14:textId="77777777"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1DD60D65" w14:textId="13368B63" w:rsidTr="0F1B129B">
        <w:trPr>
          <w:trHeight w:val="378"/>
        </w:trPr>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9EFC144" w14:textId="3F26E5B1"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Injektor og kolonneovn</w:t>
            </w:r>
          </w:p>
        </w:tc>
        <w:tc>
          <w:tcPr>
            <w:tcW w:w="966" w:type="pct"/>
          </w:tcPr>
          <w:p w14:paraId="2E8E0A77"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1A34453C"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6250C5A5" w14:textId="4FBB2348"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Injektor og kolonneovn</w:t>
            </w:r>
          </w:p>
        </w:tc>
      </w:tr>
      <w:tr w:rsidR="00EF15B6" w:rsidRPr="00C00B54" w14:paraId="337FBFE2"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0EBB6514" w14:textId="77777777" w:rsidR="00EF15B6" w:rsidRPr="00C00B54" w:rsidRDefault="00EF15B6" w:rsidP="00EF15B6">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46215E46" w14:textId="73068BA3" w:rsidR="00EF15B6" w:rsidRPr="00C00B54" w:rsidRDefault="00EF15B6" w:rsidP="00EF15B6">
            <w:pPr>
              <w:pStyle w:val="Tabell"/>
              <w:spacing w:before="60" w:after="60" w:line="22" w:lineRule="atLeast"/>
              <w:rPr>
                <w:rFonts w:ascii="Arial" w:hAnsi="Arial" w:cs="Arial"/>
                <w:szCs w:val="22"/>
              </w:rPr>
            </w:pPr>
            <w:proofErr w:type="spellStart"/>
            <w:r w:rsidRPr="00C00B54">
              <w:rPr>
                <w:rFonts w:ascii="Arial" w:hAnsi="Arial" w:cs="Arial"/>
                <w:szCs w:val="22"/>
              </w:rPr>
              <w:t>Autoinjektor</w:t>
            </w:r>
            <w:proofErr w:type="spellEnd"/>
            <w:r w:rsidRPr="00C00B54">
              <w:rPr>
                <w:rFonts w:ascii="Arial" w:hAnsi="Arial" w:cs="Arial"/>
                <w:szCs w:val="22"/>
              </w:rPr>
              <w:t>: Skal ha plass til minimum 60 prøver med kjøling og mørk oppbevaring av prøver.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A6B24" w14:textId="5CA44886" w:rsidR="00EF15B6" w:rsidRPr="00C00B54" w:rsidRDefault="00EF15B6" w:rsidP="00EF15B6">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3B5CF109" w14:textId="594560EA" w:rsidR="00EF15B6" w:rsidRPr="00C00B54" w:rsidRDefault="00EF15B6" w:rsidP="00EF15B6">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7797BF82" w14:textId="77777777" w:rsidR="00EF15B6" w:rsidRPr="00AE26AA" w:rsidRDefault="00EF15B6" w:rsidP="00EF15B6">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AC4E2" w14:textId="77777777" w:rsidR="00EF15B6" w:rsidRPr="00AE26AA" w:rsidRDefault="00EF15B6" w:rsidP="00EF15B6">
            <w:pPr>
              <w:pStyle w:val="Tabell"/>
              <w:spacing w:before="60" w:after="60" w:line="22" w:lineRule="atLeast"/>
              <w:rPr>
                <w:rFonts w:ascii="Arial" w:hAnsi="Arial" w:cs="Arial"/>
                <w:color w:val="0070C0"/>
                <w:szCs w:val="22"/>
              </w:rPr>
            </w:pPr>
          </w:p>
        </w:tc>
      </w:tr>
      <w:tr w:rsidR="00EF15B6" w:rsidRPr="00C00B54" w14:paraId="09FBDDC2"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3B3F2DAE" w14:textId="77777777" w:rsidR="00EF15B6" w:rsidRPr="00C00B54" w:rsidRDefault="00EF15B6" w:rsidP="00EF15B6">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1C83904" w14:textId="3830F689" w:rsidR="00EF15B6" w:rsidRPr="00C00B54" w:rsidRDefault="00EF15B6" w:rsidP="00EF15B6">
            <w:pPr>
              <w:pStyle w:val="Tabell"/>
              <w:spacing w:before="60" w:after="60" w:line="22" w:lineRule="atLeast"/>
              <w:rPr>
                <w:rFonts w:ascii="Arial" w:hAnsi="Arial" w:cs="Arial"/>
                <w:szCs w:val="22"/>
              </w:rPr>
            </w:pPr>
            <w:proofErr w:type="spellStart"/>
            <w:r w:rsidRPr="00C00B54">
              <w:rPr>
                <w:rFonts w:ascii="Arial" w:hAnsi="Arial" w:cs="Arial"/>
                <w:szCs w:val="22"/>
              </w:rPr>
              <w:t>Autoinjektor</w:t>
            </w:r>
            <w:proofErr w:type="spellEnd"/>
            <w:r w:rsidRPr="00C00B54">
              <w:rPr>
                <w:rFonts w:ascii="Arial" w:hAnsi="Arial" w:cs="Arial"/>
                <w:szCs w:val="22"/>
              </w:rPr>
              <w:t>: Avkjøling må ha en nøyaktighet på ± 3 °C.</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008E5" w14:textId="2A41BA0C" w:rsidR="00EF15B6" w:rsidRPr="00C00B54" w:rsidRDefault="00EF15B6" w:rsidP="00EF15B6">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28A22D1C" w14:textId="55A3D017" w:rsidR="00EF15B6" w:rsidRPr="00C00B54" w:rsidRDefault="00EF15B6" w:rsidP="00EF15B6">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70A95593" w14:textId="77777777" w:rsidR="00EF15B6" w:rsidRPr="00AE26AA" w:rsidRDefault="00EF15B6" w:rsidP="00EF15B6">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4D068" w14:textId="77777777" w:rsidR="00EF15B6" w:rsidRPr="00AE26AA" w:rsidRDefault="00EF15B6" w:rsidP="00EF15B6">
            <w:pPr>
              <w:pStyle w:val="Tabell"/>
              <w:spacing w:before="60" w:after="60" w:line="22" w:lineRule="atLeast"/>
              <w:rPr>
                <w:rFonts w:ascii="Arial" w:hAnsi="Arial" w:cs="Arial"/>
                <w:color w:val="0070C0"/>
                <w:szCs w:val="22"/>
              </w:rPr>
            </w:pPr>
          </w:p>
        </w:tc>
      </w:tr>
      <w:tr w:rsidR="00E9055D" w:rsidRPr="00C00B54" w14:paraId="7CE09F2E"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E50E548" w14:textId="77777777" w:rsidR="00E9055D" w:rsidRPr="00C00B54" w:rsidRDefault="00E9055D"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078D2AB" w14:textId="72AF992A" w:rsidR="00E9055D" w:rsidRPr="00C00B54" w:rsidRDefault="00E9055D" w:rsidP="00C00B54">
            <w:pPr>
              <w:pStyle w:val="Tabell"/>
              <w:spacing w:before="60" w:after="60" w:line="22" w:lineRule="atLeast"/>
              <w:rPr>
                <w:rFonts w:ascii="Arial" w:hAnsi="Arial" w:cs="Arial"/>
                <w:szCs w:val="22"/>
              </w:rPr>
            </w:pPr>
            <w:proofErr w:type="spellStart"/>
            <w:r w:rsidRPr="00C00B54">
              <w:rPr>
                <w:rFonts w:ascii="Arial" w:hAnsi="Arial" w:cs="Arial"/>
                <w:szCs w:val="22"/>
              </w:rPr>
              <w:t>Autoinjektor</w:t>
            </w:r>
            <w:proofErr w:type="spellEnd"/>
            <w:r w:rsidRPr="00C00B54">
              <w:rPr>
                <w:rFonts w:ascii="Arial" w:hAnsi="Arial" w:cs="Arial"/>
                <w:szCs w:val="22"/>
              </w:rPr>
              <w:t>: Oppgi mulige konfigurasjoner for</w:t>
            </w:r>
            <w:r w:rsidR="00E44E25" w:rsidRPr="00C00B54">
              <w:rPr>
                <w:rFonts w:ascii="Arial" w:hAnsi="Arial" w:cs="Arial"/>
                <w:szCs w:val="22"/>
              </w:rPr>
              <w:t xml:space="preserve"> </w:t>
            </w:r>
            <w:r w:rsidRPr="00C00B54">
              <w:rPr>
                <w:rFonts w:ascii="Arial" w:hAnsi="Arial" w:cs="Arial"/>
                <w:szCs w:val="22"/>
              </w:rPr>
              <w:t>injeksjonsvolum</w:t>
            </w:r>
            <w:r w:rsidR="00A60503" w:rsidRPr="00C00B54">
              <w:rPr>
                <w:rFonts w:ascii="Arial" w:hAnsi="Arial" w:cs="Arial"/>
                <w:szCs w:val="22"/>
              </w:rPr>
              <w: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6F051" w14:textId="5352CAA8" w:rsidR="00E9055D" w:rsidRPr="00C00B54" w:rsidRDefault="00EF15B6" w:rsidP="00C00B54">
            <w:pPr>
              <w:pStyle w:val="Tabell"/>
              <w:spacing w:before="60" w:after="60" w:line="22" w:lineRule="atLeast"/>
              <w:rPr>
                <w:rFonts w:ascii="Arial" w:hAnsi="Arial" w:cs="Arial"/>
                <w:szCs w:val="22"/>
              </w:rPr>
            </w:pPr>
            <w:r>
              <w:rPr>
                <w:rFonts w:ascii="Arial" w:hAnsi="Arial" w:cs="Arial"/>
                <w:szCs w:val="22"/>
              </w:rPr>
              <w:t>B</w:t>
            </w:r>
            <w:r w:rsidR="008D66EE" w:rsidRPr="00C00B54">
              <w:rPr>
                <w:rFonts w:ascii="Arial" w:hAnsi="Arial" w:cs="Arial"/>
                <w:szCs w:val="22"/>
              </w:rPr>
              <w:t>eskriv</w:t>
            </w:r>
            <w:r>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64AE398D" w14:textId="56F1ABC8" w:rsidR="00E9055D" w:rsidRPr="00C00B54" w:rsidRDefault="624ADB53" w:rsidP="00C00B54">
            <w:pPr>
              <w:pStyle w:val="Tabell"/>
              <w:spacing w:before="60" w:after="60" w:line="22" w:lineRule="atLeast"/>
              <w:jc w:val="center"/>
              <w:rPr>
                <w:rFonts w:ascii="Arial" w:hAnsi="Arial" w:cs="Arial"/>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0AE2C62B"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92155" w14:textId="77777777" w:rsidR="00E9055D" w:rsidRPr="00AE26AA" w:rsidRDefault="00E9055D" w:rsidP="00C00B54">
            <w:pPr>
              <w:pStyle w:val="Tabell"/>
              <w:spacing w:before="60" w:after="60" w:line="22" w:lineRule="atLeast"/>
              <w:rPr>
                <w:rFonts w:ascii="Arial" w:hAnsi="Arial" w:cs="Arial"/>
                <w:color w:val="0070C0"/>
                <w:szCs w:val="22"/>
              </w:rPr>
            </w:pPr>
          </w:p>
        </w:tc>
      </w:tr>
      <w:tr w:rsidR="00EF15B6" w:rsidRPr="00C00B54" w14:paraId="7880B7A1"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EB6AFA4" w14:textId="77777777" w:rsidR="00EF15B6" w:rsidRPr="00C00B54" w:rsidRDefault="00EF15B6" w:rsidP="00EF15B6">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217D025E" w14:textId="098EF938" w:rsidR="00EF15B6" w:rsidRPr="00C00B54" w:rsidRDefault="00EF15B6" w:rsidP="00EF15B6">
            <w:pPr>
              <w:pStyle w:val="Tabell"/>
              <w:spacing w:before="60" w:after="60" w:line="22" w:lineRule="atLeast"/>
              <w:rPr>
                <w:rFonts w:ascii="Arial" w:hAnsi="Arial" w:cs="Arial"/>
                <w:szCs w:val="22"/>
              </w:rPr>
            </w:pPr>
            <w:proofErr w:type="spellStart"/>
            <w:r w:rsidRPr="00C00B54">
              <w:rPr>
                <w:rFonts w:ascii="Arial" w:hAnsi="Arial" w:cs="Arial"/>
                <w:szCs w:val="22"/>
              </w:rPr>
              <w:t>Autoinjektor</w:t>
            </w:r>
            <w:proofErr w:type="spellEnd"/>
            <w:r w:rsidRPr="00C00B54">
              <w:rPr>
                <w:rFonts w:ascii="Arial" w:hAnsi="Arial" w:cs="Arial"/>
                <w:szCs w:val="22"/>
              </w:rPr>
              <w:t>: Må ha mulighet for automatisk vask imellom hver injeksjon.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0972E" w14:textId="385C187C" w:rsidR="00EF15B6" w:rsidRPr="00C00B54" w:rsidRDefault="00EF15B6" w:rsidP="00EF15B6">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0444A10C" w14:textId="3C58FA9A" w:rsidR="00EF15B6" w:rsidRPr="00C00B54" w:rsidRDefault="00EF15B6" w:rsidP="00EF15B6">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57E2FAF6" w14:textId="77777777" w:rsidR="00EF15B6" w:rsidRPr="00AE26AA" w:rsidRDefault="00EF15B6" w:rsidP="00EF15B6">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292A6" w14:textId="77777777" w:rsidR="00EF15B6" w:rsidRPr="00AE26AA" w:rsidRDefault="00EF15B6" w:rsidP="00EF15B6">
            <w:pPr>
              <w:pStyle w:val="Tabell"/>
              <w:spacing w:before="60" w:after="60" w:line="22" w:lineRule="atLeast"/>
              <w:rPr>
                <w:rFonts w:ascii="Arial" w:hAnsi="Arial" w:cs="Arial"/>
                <w:color w:val="0070C0"/>
                <w:szCs w:val="22"/>
              </w:rPr>
            </w:pPr>
          </w:p>
        </w:tc>
      </w:tr>
      <w:tr w:rsidR="00EF296C" w:rsidRPr="00C00B54" w14:paraId="35A40D58"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057DB6E"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589DC68" w14:textId="7A1B63D8"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Kolonneovn: Fra romtemperatur opp til 80 °C.</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96CA2" w14:textId="3441572C"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44293714" w14:textId="5AA77A62" w:rsidR="00EF296C" w:rsidRPr="00C00B54" w:rsidRDefault="00EF296C" w:rsidP="00EF296C">
            <w:pPr>
              <w:pStyle w:val="Tabell"/>
              <w:spacing w:before="60" w:after="60" w:line="22" w:lineRule="atLeast"/>
              <w:jc w:val="center"/>
              <w:rPr>
                <w:rFonts w:ascii="Arial" w:hAnsi="Arial" w:cs="Arial"/>
                <w:b/>
                <w:bCs/>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7C32C4E4"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85BBC" w14:textId="77777777" w:rsidR="00EF296C" w:rsidRPr="00AE26AA" w:rsidRDefault="00EF296C" w:rsidP="00EF296C">
            <w:pPr>
              <w:pStyle w:val="Tabell"/>
              <w:spacing w:before="60" w:after="60" w:line="22" w:lineRule="atLeast"/>
              <w:rPr>
                <w:rFonts w:ascii="Arial" w:hAnsi="Arial" w:cs="Arial"/>
                <w:color w:val="0070C0"/>
                <w:szCs w:val="22"/>
              </w:rPr>
            </w:pPr>
          </w:p>
        </w:tc>
      </w:tr>
      <w:tr w:rsidR="00EF296C" w:rsidRPr="00C00B54" w14:paraId="079DF252"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CBAA382"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F1F7704" w14:textId="14C1D84A"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Kolonneovn: Må ha en temperaturnøyaktighet på ± 2 °C.</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9531" w14:textId="4EDFA390"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4DD9503E" w14:textId="61451CB0"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24E83364"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84723" w14:textId="77777777" w:rsidR="00EF296C" w:rsidRPr="00AE26AA" w:rsidRDefault="00EF296C" w:rsidP="00EF296C">
            <w:pPr>
              <w:pStyle w:val="Tabell"/>
              <w:spacing w:before="60" w:after="60" w:line="22" w:lineRule="atLeast"/>
              <w:rPr>
                <w:rFonts w:ascii="Arial" w:hAnsi="Arial" w:cs="Arial"/>
                <w:color w:val="0070C0"/>
                <w:szCs w:val="22"/>
              </w:rPr>
            </w:pPr>
          </w:p>
        </w:tc>
      </w:tr>
      <w:tr w:rsidR="00E9055D" w:rsidRPr="00C00B54" w14:paraId="436EBFC5" w14:textId="336A675A"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053A1B1" w14:textId="556B05AA"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Detektor PDA</w:t>
            </w:r>
          </w:p>
        </w:tc>
        <w:tc>
          <w:tcPr>
            <w:tcW w:w="966" w:type="pct"/>
          </w:tcPr>
          <w:p w14:paraId="140BB241"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1FC210D3"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730C44BE" w14:textId="38B621EA"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Detektor PDA</w:t>
            </w:r>
          </w:p>
        </w:tc>
      </w:tr>
      <w:tr w:rsidR="00EF296C" w:rsidRPr="00C00B54" w14:paraId="60F6F5FA"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7E45A380"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09E5751" w14:textId="6D234A96"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 xml:space="preserve">PDA detektor: Detektorcelle som håndterer oppgitt </w:t>
            </w:r>
            <w:proofErr w:type="spellStart"/>
            <w:r w:rsidRPr="00C00B54">
              <w:rPr>
                <w:rFonts w:ascii="Arial" w:hAnsi="Arial" w:cs="Arial"/>
                <w:szCs w:val="22"/>
              </w:rPr>
              <w:t>flow</w:t>
            </w:r>
            <w:proofErr w:type="spellEnd"/>
            <w:r w:rsidRPr="00C00B54">
              <w:rPr>
                <w:rFonts w:ascii="Arial" w:hAnsi="Arial" w:cs="Arial"/>
                <w:szCs w:val="22"/>
              </w:rPr>
              <w:t xml:space="preserve"> range som i punkt 3.1.9</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894F7" w14:textId="09A85904"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43C7C011" w14:textId="3E3FCF45"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61201B13"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B8C02" w14:textId="77777777" w:rsidR="00EF296C" w:rsidRPr="00AE26AA" w:rsidRDefault="00EF296C" w:rsidP="00EF296C">
            <w:pPr>
              <w:pStyle w:val="Tabell"/>
              <w:spacing w:before="60" w:after="60" w:line="22" w:lineRule="atLeast"/>
              <w:rPr>
                <w:rFonts w:ascii="Arial" w:hAnsi="Arial" w:cs="Arial"/>
                <w:color w:val="0070C0"/>
                <w:szCs w:val="22"/>
              </w:rPr>
            </w:pPr>
          </w:p>
        </w:tc>
      </w:tr>
      <w:tr w:rsidR="00EF296C" w:rsidRPr="00C00B54" w14:paraId="7F1CACAB"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7B2CC75E"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FE9531C" w14:textId="313CEE82"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Linearitet ≥ r2 = 0.9990</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66404" w14:textId="0050EDCB"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1CD7B743" w14:textId="30FF6BED"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1A9E3599"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AE129" w14:textId="77777777" w:rsidR="00EF296C" w:rsidRPr="00AE26AA" w:rsidRDefault="00EF296C" w:rsidP="00EF296C">
            <w:pPr>
              <w:pStyle w:val="Tabell"/>
              <w:spacing w:before="60" w:after="60" w:line="22" w:lineRule="atLeast"/>
              <w:rPr>
                <w:rFonts w:ascii="Arial" w:hAnsi="Arial" w:cs="Arial"/>
                <w:color w:val="0070C0"/>
                <w:szCs w:val="22"/>
              </w:rPr>
            </w:pPr>
          </w:p>
        </w:tc>
      </w:tr>
      <w:tr w:rsidR="00EF296C" w:rsidRPr="00C00B54" w14:paraId="28727288"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67B667F5"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BBF15D8" w14:textId="42617940"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 xml:space="preserve">Bølgelengdenøyaktighet må være innenfor ± 2 </w:t>
            </w:r>
            <w:proofErr w:type="spellStart"/>
            <w:r w:rsidRPr="00C00B54">
              <w:rPr>
                <w:rFonts w:ascii="Arial" w:hAnsi="Arial" w:cs="Arial"/>
                <w:szCs w:val="22"/>
              </w:rPr>
              <w:t>nm</w:t>
            </w:r>
            <w:proofErr w:type="spellEnd"/>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E944" w14:textId="02BAC0C3"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79C2C1D2" w14:textId="51DC1F1D"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3F92999D"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BED7B" w14:textId="77777777" w:rsidR="00EF296C" w:rsidRPr="00AE26AA" w:rsidRDefault="00EF296C" w:rsidP="00EF296C">
            <w:pPr>
              <w:pStyle w:val="Tabell"/>
              <w:spacing w:before="60" w:after="60" w:line="22" w:lineRule="atLeast"/>
              <w:rPr>
                <w:rFonts w:ascii="Arial" w:hAnsi="Arial" w:cs="Arial"/>
                <w:color w:val="0070C0"/>
                <w:szCs w:val="22"/>
              </w:rPr>
            </w:pPr>
          </w:p>
        </w:tc>
      </w:tr>
      <w:tr w:rsidR="00E9055D" w:rsidRPr="00C00B54" w14:paraId="2165C9FF" w14:textId="04A28856"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865B88C" w14:textId="0D15B7D5"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Detektor FLD</w:t>
            </w:r>
          </w:p>
        </w:tc>
        <w:tc>
          <w:tcPr>
            <w:tcW w:w="966" w:type="pct"/>
          </w:tcPr>
          <w:p w14:paraId="6A54F4D3"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58413B96"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5997C9C6" w14:textId="2F249A6E"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Detektor FLD</w:t>
            </w:r>
          </w:p>
        </w:tc>
      </w:tr>
      <w:tr w:rsidR="00EF296C" w:rsidRPr="00C00B54" w14:paraId="16247C16"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103B206"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25D163F4" w14:textId="3C9A4B81"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Bølgelengdenøyaktighet for eksitasjon, 350nm±3nm</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43DF6" w14:textId="00C25850"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70F9FAA7" w14:textId="2A453E36"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4111D546"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FBAF7" w14:textId="77777777" w:rsidR="00EF296C" w:rsidRPr="00AE26AA" w:rsidRDefault="00EF296C" w:rsidP="00EF296C">
            <w:pPr>
              <w:pStyle w:val="Tabell"/>
              <w:spacing w:before="60" w:after="60" w:line="22" w:lineRule="atLeast"/>
              <w:rPr>
                <w:rFonts w:ascii="Arial" w:hAnsi="Arial" w:cs="Arial"/>
                <w:color w:val="0070C0"/>
                <w:szCs w:val="22"/>
              </w:rPr>
            </w:pPr>
          </w:p>
        </w:tc>
      </w:tr>
      <w:tr w:rsidR="00EF296C" w:rsidRPr="00C00B54" w14:paraId="04543641"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0B95308B"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574077B" w14:textId="37556D69"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Bølgelengdenøyaktighet for emisjon, 397nm±3nm</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FE25B" w14:textId="724E1BBB"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36ABB3D2" w14:textId="3D7065B3"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741E5561"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E5F20" w14:textId="77777777" w:rsidR="00EF296C" w:rsidRPr="00AE26AA" w:rsidRDefault="00EF296C" w:rsidP="00EF296C">
            <w:pPr>
              <w:pStyle w:val="Tabell"/>
              <w:spacing w:before="60" w:after="60" w:line="22" w:lineRule="atLeast"/>
              <w:rPr>
                <w:rFonts w:ascii="Arial" w:hAnsi="Arial" w:cs="Arial"/>
                <w:color w:val="0070C0"/>
                <w:szCs w:val="22"/>
              </w:rPr>
            </w:pPr>
          </w:p>
        </w:tc>
      </w:tr>
      <w:tr w:rsidR="00EF296C" w:rsidRPr="00C00B54" w14:paraId="45D6B1FD"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95EEC0F"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2992DA03" w14:textId="3A78E909"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Signal-til-støy-forhold (S/N), S/N≥200</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26169" w14:textId="0DBAC38D"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191FB517" w14:textId="1BFA53D4" w:rsidR="00EF296C" w:rsidRPr="00C00B54" w:rsidRDefault="00EF296C" w:rsidP="00EF296C">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7072F2D2"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A4D5E" w14:textId="77777777" w:rsidR="00EF296C" w:rsidRPr="00AE26AA" w:rsidRDefault="00EF296C" w:rsidP="00EF296C">
            <w:pPr>
              <w:pStyle w:val="Tabell"/>
              <w:spacing w:before="60" w:after="60" w:line="22" w:lineRule="atLeast"/>
              <w:rPr>
                <w:rFonts w:ascii="Arial" w:hAnsi="Arial" w:cs="Arial"/>
                <w:color w:val="0070C0"/>
                <w:szCs w:val="22"/>
              </w:rPr>
            </w:pPr>
          </w:p>
        </w:tc>
      </w:tr>
      <w:tr w:rsidR="00E9055D" w:rsidRPr="00C00B54" w14:paraId="0E6A11F4" w14:textId="6D6EB0A6"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0ED65DF" w14:textId="4E577DC7"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Programvare</w:t>
            </w:r>
          </w:p>
        </w:tc>
        <w:tc>
          <w:tcPr>
            <w:tcW w:w="966" w:type="pct"/>
          </w:tcPr>
          <w:p w14:paraId="4A7BB8D4"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076E85D8"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3611675E" w14:textId="54B747F4"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Programvare</w:t>
            </w:r>
          </w:p>
        </w:tc>
      </w:tr>
      <w:tr w:rsidR="00EF296C" w:rsidRPr="00C00B54" w14:paraId="4DD0D2A7"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0675EC75" w14:textId="77777777" w:rsidR="00EF296C" w:rsidRPr="00C00B54" w:rsidRDefault="00EF296C" w:rsidP="00EF296C">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4FCF0B5" w14:textId="2025BBEF"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 xml:space="preserve">Systemet må være kompatibelt med </w:t>
            </w:r>
            <w:proofErr w:type="spellStart"/>
            <w:r w:rsidRPr="00C00B54">
              <w:rPr>
                <w:rFonts w:ascii="Arial" w:hAnsi="Arial" w:cs="Arial"/>
                <w:szCs w:val="22"/>
              </w:rPr>
              <w:t>Chromeleon</w:t>
            </w:r>
            <w:proofErr w:type="spellEnd"/>
            <w:r w:rsidRPr="00C00B54">
              <w:rPr>
                <w:rFonts w:ascii="Arial" w:hAnsi="Arial" w:cs="Arial"/>
                <w:szCs w:val="22"/>
              </w:rPr>
              <w:t xml:space="preserve"> </w:t>
            </w:r>
            <w:proofErr w:type="gramStart"/>
            <w:r w:rsidRPr="00C00B54">
              <w:rPr>
                <w:rFonts w:ascii="Arial" w:hAnsi="Arial" w:cs="Arial"/>
                <w:szCs w:val="22"/>
              </w:rPr>
              <w:t>software</w:t>
            </w:r>
            <w:proofErr w:type="gramEnd"/>
            <w:r w:rsidR="00FF6223">
              <w:rPr>
                <w:rFonts w:ascii="Arial" w:hAnsi="Arial" w:cs="Arial"/>
                <w:szCs w:val="22"/>
              </w:rPr>
              <w: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B5667" w14:textId="1ED9965F" w:rsidR="00EF296C" w:rsidRPr="00C00B54" w:rsidRDefault="00EF296C" w:rsidP="00EF296C">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161E70A2" w14:textId="33D8A99F" w:rsidR="00EF296C" w:rsidRPr="00C00B54" w:rsidRDefault="00EF296C" w:rsidP="00EF296C">
            <w:pPr>
              <w:pStyle w:val="Tabell"/>
              <w:spacing w:before="60" w:after="60" w:line="22" w:lineRule="atLeast"/>
              <w:jc w:val="center"/>
              <w:rPr>
                <w:rFonts w:ascii="Arial" w:hAnsi="Arial" w:cs="Arial"/>
                <w:b/>
                <w:bCs/>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28D3A7B5" w14:textId="77777777" w:rsidR="00EF296C" w:rsidRPr="00AE26AA" w:rsidRDefault="00EF296C" w:rsidP="00EF296C">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58EB6" w14:textId="77777777" w:rsidR="00EF296C" w:rsidRPr="00AE26AA" w:rsidRDefault="00EF296C" w:rsidP="00EF296C">
            <w:pPr>
              <w:pStyle w:val="Tabell"/>
              <w:spacing w:before="60" w:after="60" w:line="22" w:lineRule="atLeast"/>
              <w:rPr>
                <w:rFonts w:ascii="Arial" w:hAnsi="Arial" w:cs="Arial"/>
                <w:color w:val="0070C0"/>
                <w:szCs w:val="22"/>
              </w:rPr>
            </w:pPr>
          </w:p>
        </w:tc>
      </w:tr>
      <w:tr w:rsidR="00774C55" w:rsidRPr="00C00B54" w14:paraId="46DA2EB1"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8296B0E" w14:textId="77777777" w:rsidR="00774C55" w:rsidRPr="00C00B54" w:rsidRDefault="00774C55" w:rsidP="00774C55">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7FCB813" w14:textId="0C25A1F8" w:rsidR="00774C55" w:rsidRPr="00C00B54" w:rsidRDefault="00774C55" w:rsidP="00774C55">
            <w:pPr>
              <w:pStyle w:val="Tabell"/>
              <w:spacing w:before="60" w:after="60" w:line="22" w:lineRule="atLeast"/>
              <w:rPr>
                <w:rFonts w:ascii="Arial" w:hAnsi="Arial" w:cs="Arial"/>
                <w:szCs w:val="22"/>
              </w:rPr>
            </w:pPr>
            <w:r w:rsidRPr="00C00B54">
              <w:rPr>
                <w:rFonts w:ascii="Arial" w:hAnsi="Arial" w:cs="Arial"/>
                <w:szCs w:val="22"/>
              </w:rPr>
              <w:t xml:space="preserve">I pristilbud må det være </w:t>
            </w:r>
            <w:r>
              <w:rPr>
                <w:rFonts w:ascii="Arial" w:hAnsi="Arial" w:cs="Arial"/>
                <w:szCs w:val="22"/>
              </w:rPr>
              <w:t>inkludert</w:t>
            </w:r>
            <w:r w:rsidRPr="00C00B54">
              <w:rPr>
                <w:rFonts w:ascii="Arial" w:hAnsi="Arial" w:cs="Arial"/>
                <w:szCs w:val="22"/>
              </w:rPr>
              <w:t xml:space="preserve"> en Instrument Controller lisens og en lisens for 3D Data </w:t>
            </w:r>
            <w:proofErr w:type="spellStart"/>
            <w:r w:rsidRPr="00C00B54">
              <w:rPr>
                <w:rFonts w:ascii="Arial" w:hAnsi="Arial" w:cs="Arial"/>
                <w:szCs w:val="22"/>
              </w:rPr>
              <w:t>Acquisition</w:t>
            </w:r>
            <w:proofErr w:type="spellEnd"/>
            <w:r w:rsidRPr="00C00B54">
              <w:rPr>
                <w:rFonts w:ascii="Arial" w:hAnsi="Arial" w:cs="Arial"/>
                <w:szCs w:val="22"/>
              </w:rPr>
              <w:t xml:space="preserve"> som </w:t>
            </w:r>
            <w:r w:rsidR="00BF4A09">
              <w:rPr>
                <w:rFonts w:ascii="Arial" w:hAnsi="Arial" w:cs="Arial"/>
                <w:szCs w:val="22"/>
              </w:rPr>
              <w:t>Kunden</w:t>
            </w:r>
            <w:r w:rsidRPr="00C00B54">
              <w:rPr>
                <w:rFonts w:ascii="Arial" w:hAnsi="Arial" w:cs="Arial"/>
                <w:szCs w:val="22"/>
              </w:rPr>
              <w:t xml:space="preserve"> kan legge til i eksisterende </w:t>
            </w:r>
            <w:proofErr w:type="spellStart"/>
            <w:r w:rsidRPr="00C00B54">
              <w:rPr>
                <w:rFonts w:ascii="Arial" w:hAnsi="Arial" w:cs="Arial"/>
                <w:szCs w:val="22"/>
              </w:rPr>
              <w:t>chromeleon</w:t>
            </w:r>
            <w:proofErr w:type="spellEnd"/>
            <w:r w:rsidRPr="00C00B54">
              <w:rPr>
                <w:rFonts w:ascii="Arial" w:hAnsi="Arial" w:cs="Arial"/>
                <w:szCs w:val="22"/>
              </w:rPr>
              <w:t xml:space="preserve"> system.   </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E8F64" w14:textId="19848E6B" w:rsidR="00774C55" w:rsidRPr="00C00B54" w:rsidRDefault="00774C55" w:rsidP="00774C55">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363FA4AE" w14:textId="27C4B51D" w:rsidR="00774C55" w:rsidRPr="00C00B54" w:rsidRDefault="00774C55" w:rsidP="00774C55">
            <w:pPr>
              <w:pStyle w:val="Tabell"/>
              <w:spacing w:before="60" w:after="60" w:line="22" w:lineRule="atLeast"/>
              <w:jc w:val="center"/>
              <w:rPr>
                <w:rFonts w:ascii="Arial" w:hAnsi="Arial" w:cs="Arial"/>
                <w:b/>
                <w:bCs/>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429D6746" w14:textId="77777777" w:rsidR="00774C55" w:rsidRPr="00AE26AA" w:rsidRDefault="00774C55" w:rsidP="00774C55">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FCDE2" w14:textId="77777777" w:rsidR="00774C55" w:rsidRPr="00AE26AA" w:rsidRDefault="00774C55" w:rsidP="00774C55">
            <w:pPr>
              <w:pStyle w:val="Tabell"/>
              <w:spacing w:before="60" w:after="60" w:line="22" w:lineRule="atLeast"/>
              <w:rPr>
                <w:rFonts w:ascii="Arial" w:hAnsi="Arial" w:cs="Arial"/>
                <w:color w:val="0070C0"/>
                <w:szCs w:val="22"/>
              </w:rPr>
            </w:pPr>
          </w:p>
        </w:tc>
      </w:tr>
      <w:tr w:rsidR="00E9055D" w:rsidRPr="00C00B54" w14:paraId="65549E17" w14:textId="51A7170A"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6B6FEA9" w14:textId="57CDAEBA" w:rsidR="00E9055D" w:rsidRPr="00C00B54" w:rsidRDefault="00E74142" w:rsidP="00C00B54">
            <w:pPr>
              <w:snapToGrid w:val="0"/>
              <w:spacing w:before="60" w:after="60" w:line="22" w:lineRule="atLeast"/>
              <w:rPr>
                <w:rFonts w:ascii="Arial" w:hAnsi="Arial" w:cs="Arial"/>
                <w:b/>
                <w:szCs w:val="22"/>
              </w:rPr>
            </w:pPr>
            <w:r w:rsidRPr="00C00B54">
              <w:rPr>
                <w:rFonts w:ascii="Arial" w:hAnsi="Arial" w:cs="Arial"/>
                <w:b/>
                <w:szCs w:val="22"/>
              </w:rPr>
              <w:t>Krav til opplæring</w:t>
            </w:r>
          </w:p>
        </w:tc>
        <w:tc>
          <w:tcPr>
            <w:tcW w:w="966" w:type="pct"/>
          </w:tcPr>
          <w:p w14:paraId="122BB287"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316C9AFE"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2E82D3B9" w14:textId="6C0124B0"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KRAV TIL OPPLÆRING</w:t>
            </w:r>
          </w:p>
        </w:tc>
      </w:tr>
      <w:tr w:rsidR="00BF4A09" w:rsidRPr="00C00B54" w14:paraId="44A32D26"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32C9F43D" w14:textId="77777777" w:rsidR="00BF4A09" w:rsidRPr="00C00B54" w:rsidRDefault="00BF4A09" w:rsidP="00BF4A09">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8AB8442" w14:textId="081434F0" w:rsidR="00BF4A09" w:rsidRPr="00C00B54" w:rsidRDefault="00BF4A09" w:rsidP="00BF4A09">
            <w:pPr>
              <w:pStyle w:val="Tabell"/>
              <w:spacing w:before="60" w:after="60" w:line="22" w:lineRule="atLeast"/>
              <w:rPr>
                <w:rFonts w:ascii="Arial" w:hAnsi="Arial" w:cs="Arial"/>
                <w:szCs w:val="22"/>
              </w:rPr>
            </w:pPr>
            <w:r w:rsidRPr="00C00B54">
              <w:rPr>
                <w:rFonts w:ascii="Arial" w:hAnsi="Arial" w:cs="Arial"/>
                <w:szCs w:val="22"/>
              </w:rPr>
              <w:t>All opplæring som tilbys skal være inkludert i tilbudsprisen.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D7F04" w14:textId="56969812" w:rsidR="00BF4A09" w:rsidRPr="00C00B54" w:rsidRDefault="00BF4A09" w:rsidP="00BF4A09">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35FE8848" w14:textId="02E974E5" w:rsidR="00BF4A09" w:rsidRPr="00C00B54" w:rsidRDefault="00BF4A09" w:rsidP="00BF4A09">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0BF051B" w14:textId="77777777" w:rsidR="00BF4A09" w:rsidRPr="00AE26AA" w:rsidRDefault="00BF4A09" w:rsidP="00BF4A09">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39335" w14:textId="77777777" w:rsidR="00BF4A09" w:rsidRPr="00AE26AA" w:rsidRDefault="00BF4A09" w:rsidP="00BF4A09">
            <w:pPr>
              <w:pStyle w:val="Tabell"/>
              <w:spacing w:before="60" w:after="60" w:line="22" w:lineRule="atLeast"/>
              <w:rPr>
                <w:rFonts w:ascii="Arial" w:hAnsi="Arial" w:cs="Arial"/>
                <w:color w:val="0070C0"/>
                <w:szCs w:val="22"/>
              </w:rPr>
            </w:pPr>
          </w:p>
        </w:tc>
      </w:tr>
      <w:tr w:rsidR="00BF4A09" w:rsidRPr="00C00B54" w14:paraId="4BB8F98D"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70017475" w14:textId="77777777" w:rsidR="00BF4A09" w:rsidRPr="00C00B54" w:rsidRDefault="00BF4A09" w:rsidP="00BF4A09">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2DD9123" w14:textId="14CEE507" w:rsidR="00BF4A09" w:rsidRPr="00C00B54" w:rsidRDefault="00BF4A09" w:rsidP="00BF4A09">
            <w:pPr>
              <w:pStyle w:val="Tabell"/>
              <w:spacing w:before="60" w:after="60" w:line="22" w:lineRule="atLeast"/>
              <w:rPr>
                <w:rFonts w:ascii="Arial" w:hAnsi="Arial" w:cs="Arial"/>
                <w:szCs w:val="22"/>
              </w:rPr>
            </w:pPr>
            <w:r w:rsidRPr="00C00B54">
              <w:rPr>
                <w:rFonts w:ascii="Arial" w:hAnsi="Arial" w:cs="Arial"/>
                <w:szCs w:val="22"/>
              </w:rPr>
              <w:t>Det skal tilbys relevant og utdypende lokal opplæring for minst 3 personer fra brukersiden.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59D19" w14:textId="0F2D0BDF" w:rsidR="00BF4A09" w:rsidRPr="00C00B54" w:rsidRDefault="00BF4A09" w:rsidP="00BF4A09">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1D387019" w14:textId="51361988" w:rsidR="00BF4A09" w:rsidRPr="00C00B54" w:rsidRDefault="00BF4A09" w:rsidP="00BF4A09">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19313967" w14:textId="77777777" w:rsidR="00BF4A09" w:rsidRPr="00AE26AA" w:rsidRDefault="00BF4A09" w:rsidP="00BF4A09">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3F635" w14:textId="5C6047C5" w:rsidR="00BF4A09" w:rsidRPr="00AE26AA" w:rsidRDefault="00BF4A09" w:rsidP="00BF4A09">
            <w:pPr>
              <w:pStyle w:val="Tabell"/>
              <w:spacing w:before="60" w:after="60" w:line="22" w:lineRule="atLeast"/>
              <w:rPr>
                <w:rFonts w:ascii="Arial" w:hAnsi="Arial" w:cs="Arial"/>
                <w:color w:val="0070C0"/>
                <w:szCs w:val="22"/>
              </w:rPr>
            </w:pPr>
          </w:p>
        </w:tc>
      </w:tr>
      <w:tr w:rsidR="00BF4A09" w:rsidRPr="00C00B54" w14:paraId="4ACE7AF3"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941BB37" w14:textId="77777777" w:rsidR="00BF4A09" w:rsidRPr="00C00B54" w:rsidRDefault="00BF4A09" w:rsidP="00BF4A09">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9B7EDB8" w14:textId="0600E463" w:rsidR="00BF4A09" w:rsidRPr="00C00B54" w:rsidRDefault="00BF4A09" w:rsidP="00BF4A09">
            <w:pPr>
              <w:pStyle w:val="Tabell"/>
              <w:spacing w:before="60" w:after="60" w:line="22" w:lineRule="atLeast"/>
              <w:rPr>
                <w:rFonts w:ascii="Arial" w:hAnsi="Arial" w:cs="Arial"/>
                <w:szCs w:val="22"/>
              </w:rPr>
            </w:pPr>
            <w:r w:rsidRPr="00C00B54">
              <w:rPr>
                <w:rFonts w:ascii="Arial" w:hAnsi="Arial" w:cs="Arial"/>
                <w:szCs w:val="22"/>
              </w:rPr>
              <w:t xml:space="preserve">Det skal gis kvalifisert opplæring slik at </w:t>
            </w:r>
            <w:r>
              <w:rPr>
                <w:rFonts w:ascii="Arial" w:hAnsi="Arial" w:cs="Arial"/>
                <w:szCs w:val="22"/>
              </w:rPr>
              <w:t>K</w:t>
            </w:r>
            <w:r w:rsidRPr="00C00B54">
              <w:rPr>
                <w:rFonts w:ascii="Arial" w:hAnsi="Arial" w:cs="Arial"/>
                <w:szCs w:val="22"/>
              </w:rPr>
              <w:t>unde</w:t>
            </w:r>
            <w:r>
              <w:rPr>
                <w:rFonts w:ascii="Arial" w:hAnsi="Arial" w:cs="Arial"/>
                <w:szCs w:val="22"/>
              </w:rPr>
              <w:t>n</w:t>
            </w:r>
            <w:r w:rsidRPr="00C00B54">
              <w:rPr>
                <w:rFonts w:ascii="Arial" w:hAnsi="Arial" w:cs="Arial"/>
                <w:szCs w:val="22"/>
              </w:rPr>
              <w:t xml:space="preserve"> skal kunne benytte utstyret selvstendig.</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7834A" w14:textId="4E2777A4" w:rsidR="00BF4A09" w:rsidRPr="00C00B54" w:rsidRDefault="00BF4A09" w:rsidP="00BF4A09">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06E46063" w14:textId="237E53EC" w:rsidR="00BF4A09" w:rsidRPr="00C00B54" w:rsidRDefault="00BF4A09" w:rsidP="00BF4A09">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25279C8" w14:textId="77777777" w:rsidR="00BF4A09" w:rsidRPr="00AE26AA" w:rsidRDefault="00BF4A09" w:rsidP="00BF4A09">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697E8" w14:textId="77777777" w:rsidR="00BF4A09" w:rsidRPr="00AE26AA" w:rsidRDefault="00BF4A09" w:rsidP="00BF4A09">
            <w:pPr>
              <w:pStyle w:val="Tabell"/>
              <w:spacing w:before="60" w:after="60" w:line="22" w:lineRule="atLeast"/>
              <w:rPr>
                <w:rFonts w:ascii="Arial" w:hAnsi="Arial" w:cs="Arial"/>
                <w:color w:val="0070C0"/>
                <w:szCs w:val="22"/>
              </w:rPr>
            </w:pPr>
          </w:p>
        </w:tc>
      </w:tr>
      <w:tr w:rsidR="00FA71A2" w:rsidRPr="00C00B54" w14:paraId="05D17C01"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11D75E01" w14:textId="77777777" w:rsidR="00FA71A2" w:rsidRPr="00C00B54" w:rsidRDefault="00FA71A2" w:rsidP="00FA71A2">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E3DF979" w14:textId="42317587" w:rsidR="00FA71A2" w:rsidRPr="00C00B54" w:rsidRDefault="00FA71A2" w:rsidP="00FA71A2">
            <w:pPr>
              <w:pStyle w:val="Tabell"/>
              <w:spacing w:before="60" w:after="60" w:line="22" w:lineRule="atLeast"/>
              <w:rPr>
                <w:rFonts w:ascii="Arial" w:hAnsi="Arial" w:cs="Arial"/>
                <w:szCs w:val="22"/>
              </w:rPr>
            </w:pPr>
            <w:r w:rsidRPr="00C00B54">
              <w:rPr>
                <w:rFonts w:ascii="Arial" w:hAnsi="Arial" w:cs="Arial"/>
                <w:szCs w:val="22"/>
              </w:rPr>
              <w:t>Kundens tekniske personell skal gis tilstrekkelig opplæring til å kunne utføre vanlig vedlikehold på alt utstyr som tilbys.</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857C4" w14:textId="69C430FF" w:rsidR="00FA71A2" w:rsidRPr="00C00B54" w:rsidRDefault="00FA71A2" w:rsidP="00FA71A2">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416BFEFA" w14:textId="4066433A" w:rsidR="00FA71A2" w:rsidRPr="00C00B54" w:rsidRDefault="00FA71A2" w:rsidP="00FA71A2">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67219190" w14:textId="77777777" w:rsidR="00FA71A2" w:rsidRPr="00AE26AA" w:rsidRDefault="00FA71A2" w:rsidP="00FA71A2">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A2BDD" w14:textId="77777777" w:rsidR="00FA71A2" w:rsidRPr="00AE26AA" w:rsidRDefault="00FA71A2" w:rsidP="00FA71A2">
            <w:pPr>
              <w:pStyle w:val="Tabell"/>
              <w:spacing w:before="60" w:after="60" w:line="22" w:lineRule="atLeast"/>
              <w:rPr>
                <w:rFonts w:ascii="Arial" w:hAnsi="Arial" w:cs="Arial"/>
                <w:color w:val="0070C0"/>
                <w:szCs w:val="22"/>
              </w:rPr>
            </w:pPr>
          </w:p>
        </w:tc>
      </w:tr>
      <w:tr w:rsidR="00FA71A2" w:rsidRPr="00C00B54" w14:paraId="614B4484"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0178A690" w14:textId="77777777" w:rsidR="00FA71A2" w:rsidRPr="00C00B54" w:rsidRDefault="00FA71A2" w:rsidP="00FA71A2">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C9A8CA7" w14:textId="40AEBAAF" w:rsidR="00FA71A2" w:rsidRPr="00C00B54" w:rsidRDefault="00FA71A2" w:rsidP="00FA71A2">
            <w:pPr>
              <w:pStyle w:val="Tabell"/>
              <w:spacing w:before="60" w:after="60" w:line="22" w:lineRule="atLeast"/>
              <w:rPr>
                <w:rFonts w:ascii="Arial" w:hAnsi="Arial" w:cs="Arial"/>
                <w:szCs w:val="22"/>
              </w:rPr>
            </w:pPr>
            <w:r w:rsidRPr="00C00B54">
              <w:rPr>
                <w:rFonts w:ascii="Arial" w:hAnsi="Arial" w:cs="Arial"/>
                <w:szCs w:val="22"/>
              </w:rPr>
              <w:t>Grunnleggende brukeropplæring skal skje før utstyret tas i bruk.</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287D6" w14:textId="33C58CBB" w:rsidR="00FA71A2" w:rsidRPr="00C00B54" w:rsidRDefault="00FA71A2" w:rsidP="00FA71A2">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01F1DF52" w14:textId="2E2DCE48" w:rsidR="00FA71A2" w:rsidRPr="00C00B54" w:rsidRDefault="00FA71A2" w:rsidP="00FA71A2">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3710FBF5" w14:textId="77777777" w:rsidR="00FA71A2" w:rsidRPr="00AE26AA" w:rsidRDefault="00FA71A2" w:rsidP="00FA71A2">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EB9D1" w14:textId="77777777" w:rsidR="00FA71A2" w:rsidRPr="00AE26AA" w:rsidRDefault="00FA71A2" w:rsidP="00FA71A2">
            <w:pPr>
              <w:pStyle w:val="Tabell"/>
              <w:spacing w:before="60" w:after="60" w:line="22" w:lineRule="atLeast"/>
              <w:rPr>
                <w:rFonts w:ascii="Arial" w:hAnsi="Arial" w:cs="Arial"/>
                <w:color w:val="0070C0"/>
                <w:szCs w:val="22"/>
              </w:rPr>
            </w:pPr>
          </w:p>
        </w:tc>
      </w:tr>
      <w:tr w:rsidR="00C43AE4" w:rsidRPr="00C00B54" w14:paraId="3B51E6C5" w14:textId="77777777" w:rsidTr="0F1B129B">
        <w:trPr>
          <w:gridAfter w:val="3"/>
          <w:wAfter w:w="2896" w:type="pct"/>
        </w:trPr>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752B760" w14:textId="01518F44" w:rsidR="00C43AE4" w:rsidRPr="00C00B54" w:rsidRDefault="00C43AE4" w:rsidP="00C00B54">
            <w:pPr>
              <w:snapToGrid w:val="0"/>
              <w:spacing w:before="60" w:after="60" w:line="22" w:lineRule="atLeast"/>
              <w:rPr>
                <w:rFonts w:ascii="Arial" w:hAnsi="Arial" w:cs="Arial"/>
                <w:b/>
                <w:szCs w:val="22"/>
              </w:rPr>
            </w:pPr>
            <w:r w:rsidRPr="00C00B54">
              <w:rPr>
                <w:rFonts w:ascii="Arial" w:hAnsi="Arial" w:cs="Arial"/>
                <w:b/>
                <w:szCs w:val="22"/>
              </w:rPr>
              <w:t>Levering</w:t>
            </w:r>
          </w:p>
        </w:tc>
      </w:tr>
      <w:tr w:rsidR="00C43AE4" w:rsidRPr="00C00B54" w14:paraId="08E5B3B8"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748BA75C" w14:textId="77777777" w:rsidR="00C43AE4" w:rsidRPr="00C00B54" w:rsidRDefault="00C43AE4"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15BA72F" w14:textId="678605AE" w:rsidR="00C43AE4" w:rsidRDefault="00C43AE4" w:rsidP="0F1B129B">
            <w:pPr>
              <w:pStyle w:val="Tabell"/>
              <w:spacing w:before="60" w:after="60" w:line="22" w:lineRule="atLeast"/>
              <w:rPr>
                <w:rFonts w:ascii="Arial" w:hAnsi="Arial" w:cs="Arial"/>
              </w:rPr>
            </w:pPr>
            <w:r w:rsidRPr="00F816A0">
              <w:rPr>
                <w:rFonts w:ascii="Arial" w:hAnsi="Arial" w:cs="Arial"/>
              </w:rPr>
              <w:t xml:space="preserve">Det </w:t>
            </w:r>
            <w:r w:rsidR="00EA6B37">
              <w:rPr>
                <w:rFonts w:ascii="Arial" w:hAnsi="Arial" w:cs="Arial"/>
              </w:rPr>
              <w:t>skal</w:t>
            </w:r>
            <w:r w:rsidR="00EA6B37" w:rsidRPr="00F816A0">
              <w:rPr>
                <w:rFonts w:ascii="Arial" w:hAnsi="Arial" w:cs="Arial"/>
              </w:rPr>
              <w:t xml:space="preserve"> </w:t>
            </w:r>
            <w:r w:rsidRPr="00F816A0">
              <w:rPr>
                <w:rFonts w:ascii="Arial" w:hAnsi="Arial" w:cs="Arial"/>
              </w:rPr>
              <w:t>være kort leveringstid ved bestilling av instrumentet (≤ 8-ukers leveringstid).</w:t>
            </w:r>
          </w:p>
          <w:p w14:paraId="2CA05B3A" w14:textId="0DA1C405" w:rsidR="00F816A0" w:rsidRPr="00F816A0" w:rsidRDefault="00F816A0" w:rsidP="0F1B129B">
            <w:pPr>
              <w:pStyle w:val="Tabell"/>
              <w:spacing w:before="60" w:after="60" w:line="22" w:lineRule="atLeast"/>
              <w:rPr>
                <w:rFonts w:ascii="Arial" w:hAnsi="Arial" w:cs="Arial"/>
              </w:rPr>
            </w:pPr>
            <w:r>
              <w:rPr>
                <w:rFonts w:ascii="Arial" w:hAnsi="Arial" w:cs="Arial"/>
              </w:rPr>
              <w:t>Kortere leveringstid enn 8 uker vektlegges positivt.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87BA4" w14:textId="0863217E" w:rsidR="00C43AE4" w:rsidRPr="00C00B54" w:rsidRDefault="0078212A" w:rsidP="00C00B54">
            <w:pPr>
              <w:pStyle w:val="Tabell"/>
              <w:spacing w:before="60" w:after="60" w:line="22" w:lineRule="atLeast"/>
              <w:rPr>
                <w:rFonts w:ascii="Arial" w:hAnsi="Arial" w:cs="Arial"/>
                <w:szCs w:val="22"/>
              </w:rPr>
            </w:pPr>
            <w:r w:rsidRPr="00C00B54">
              <w:rPr>
                <w:rFonts w:ascii="Arial" w:hAnsi="Arial" w:cs="Arial"/>
                <w:szCs w:val="22"/>
              </w:rPr>
              <w:t>Oppgi leveringstid</w:t>
            </w:r>
          </w:p>
        </w:tc>
        <w:tc>
          <w:tcPr>
            <w:tcW w:w="148" w:type="pct"/>
            <w:tcBorders>
              <w:top w:val="single" w:sz="4" w:space="0" w:color="000000" w:themeColor="text1"/>
              <w:left w:val="single" w:sz="4" w:space="0" w:color="000000" w:themeColor="text1"/>
              <w:bottom w:val="single" w:sz="4" w:space="0" w:color="000000" w:themeColor="text1"/>
            </w:tcBorders>
          </w:tcPr>
          <w:p w14:paraId="720C0590" w14:textId="1B94CC84" w:rsidR="00C43AE4" w:rsidRPr="00C00B54" w:rsidRDefault="0E70C9F0" w:rsidP="48A62408">
            <w:pPr>
              <w:pStyle w:val="Tabell"/>
              <w:spacing w:before="60" w:after="60" w:line="22" w:lineRule="atLeast"/>
              <w:jc w:val="center"/>
              <w:rPr>
                <w:rFonts w:ascii="Arial" w:hAnsi="Arial" w:cs="Arial"/>
              </w:rPr>
            </w:pPr>
            <w:r w:rsidRPr="541AA962">
              <w:rPr>
                <w:rFonts w:ascii="Arial" w:hAnsi="Arial" w:cs="Arial"/>
              </w:rPr>
              <w:t>A*</w:t>
            </w:r>
            <w:r w:rsidR="6B3C2DB2" w:rsidRPr="541AA962">
              <w:rPr>
                <w:rFonts w:ascii="Arial" w:hAnsi="Arial" w:cs="Arial"/>
              </w:rPr>
              <w:t xml:space="preserve"> </w:t>
            </w:r>
          </w:p>
        </w:tc>
        <w:tc>
          <w:tcPr>
            <w:tcW w:w="180" w:type="pct"/>
            <w:tcBorders>
              <w:top w:val="single" w:sz="4" w:space="0" w:color="000000" w:themeColor="text1"/>
              <w:left w:val="single" w:sz="4" w:space="0" w:color="000000" w:themeColor="text1"/>
              <w:bottom w:val="single" w:sz="4" w:space="0" w:color="000000" w:themeColor="text1"/>
            </w:tcBorders>
          </w:tcPr>
          <w:p w14:paraId="523E4DFD" w14:textId="77777777" w:rsidR="00C43AE4" w:rsidRPr="00AE26AA" w:rsidRDefault="00C43AE4"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2B34F" w14:textId="77777777" w:rsidR="00C43AE4" w:rsidRPr="00AE26AA" w:rsidRDefault="00C43AE4" w:rsidP="00C00B54">
            <w:pPr>
              <w:pStyle w:val="Tabell"/>
              <w:spacing w:before="60" w:after="60" w:line="22" w:lineRule="atLeast"/>
              <w:rPr>
                <w:rFonts w:ascii="Arial" w:hAnsi="Arial" w:cs="Arial"/>
                <w:color w:val="0070C0"/>
                <w:szCs w:val="22"/>
              </w:rPr>
            </w:pPr>
          </w:p>
        </w:tc>
      </w:tr>
      <w:tr w:rsidR="00E9055D" w:rsidRPr="00C00B54" w14:paraId="76B7212A" w14:textId="2E4F5B33"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CC9044E" w14:textId="535B308E" w:rsidR="00E9055D" w:rsidRPr="00C00B54" w:rsidRDefault="003A11EA" w:rsidP="00C00B54">
            <w:pPr>
              <w:snapToGrid w:val="0"/>
              <w:spacing w:before="60" w:after="60" w:line="22" w:lineRule="atLeast"/>
              <w:rPr>
                <w:rFonts w:ascii="Arial" w:hAnsi="Arial" w:cs="Arial"/>
                <w:b/>
                <w:szCs w:val="22"/>
              </w:rPr>
            </w:pPr>
            <w:r>
              <w:rPr>
                <w:rFonts w:ascii="Arial" w:hAnsi="Arial" w:cs="Arial"/>
                <w:b/>
                <w:szCs w:val="22"/>
              </w:rPr>
              <w:t>Installasjon, p</w:t>
            </w:r>
            <w:r w:rsidR="00E74142" w:rsidRPr="00C00B54">
              <w:rPr>
                <w:rFonts w:ascii="Arial" w:hAnsi="Arial" w:cs="Arial"/>
                <w:b/>
                <w:szCs w:val="22"/>
              </w:rPr>
              <w:t>røvetid og garanti</w:t>
            </w:r>
          </w:p>
        </w:tc>
        <w:tc>
          <w:tcPr>
            <w:tcW w:w="966" w:type="pct"/>
          </w:tcPr>
          <w:p w14:paraId="356A9276"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54819806"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0AB2123F" w14:textId="6C72BC39"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PRØVETID OG GARANTI</w:t>
            </w:r>
          </w:p>
        </w:tc>
      </w:tr>
      <w:tr w:rsidR="00D752E5" w:rsidRPr="00C00B54" w14:paraId="23BD77CC"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4ABCB96A" w14:textId="77777777" w:rsidR="00D752E5" w:rsidRPr="00C00B54" w:rsidRDefault="00D752E5" w:rsidP="00D752E5">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4521EDD3" w14:textId="71B3E452" w:rsidR="00D752E5" w:rsidRPr="00C00B54" w:rsidRDefault="00D752E5" w:rsidP="00D752E5">
            <w:pPr>
              <w:pStyle w:val="Tabell"/>
              <w:spacing w:before="60" w:after="60" w:line="22" w:lineRule="atLeast"/>
              <w:rPr>
                <w:rFonts w:ascii="Arial" w:hAnsi="Arial" w:cs="Arial"/>
                <w:szCs w:val="22"/>
              </w:rPr>
            </w:pPr>
            <w:r w:rsidRPr="003B3878">
              <w:rPr>
                <w:rFonts w:ascii="Arial" w:hAnsi="Arial" w:cs="Arial"/>
                <w:szCs w:val="22"/>
              </w:rPr>
              <w:t>Utførelse av IQ og OQ. Leverandør skal fremlegge signert protokoll for installasjon av utstyret. Kunden skal være til stede på installasjonsstedet når akseptansetesten gjennomføres. Mangler påpekt i akseptansetesten skal rettes innen 15 arbeidsdager dersom ikke annet blir avtalt.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D9B15" w14:textId="4E9304B3" w:rsidR="00D752E5" w:rsidRPr="00C00B54" w:rsidRDefault="00D752E5" w:rsidP="00D752E5">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3C234FE4" w14:textId="04106AE1" w:rsidR="00D752E5" w:rsidRPr="00C00B54" w:rsidRDefault="00D752E5" w:rsidP="00D752E5">
            <w:pPr>
              <w:pStyle w:val="Tabell"/>
              <w:spacing w:before="60" w:after="60" w:line="22" w:lineRule="atLeast"/>
              <w:jc w:val="center"/>
              <w:rPr>
                <w:rFonts w:ascii="Arial" w:hAnsi="Arial" w:cs="Arial"/>
                <w:szCs w:val="22"/>
              </w:rPr>
            </w:pPr>
            <w:r>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31BCC0CF" w14:textId="77777777" w:rsidR="00D752E5" w:rsidRPr="00AE26AA" w:rsidRDefault="00D752E5" w:rsidP="00D752E5">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D9D04" w14:textId="77777777" w:rsidR="00D752E5" w:rsidRPr="00AE26AA" w:rsidRDefault="00D752E5" w:rsidP="00D752E5">
            <w:pPr>
              <w:pStyle w:val="Tabell"/>
              <w:spacing w:before="60" w:after="60" w:line="22" w:lineRule="atLeast"/>
              <w:rPr>
                <w:rFonts w:ascii="Arial" w:hAnsi="Arial" w:cs="Arial"/>
                <w:color w:val="0070C0"/>
                <w:szCs w:val="22"/>
              </w:rPr>
            </w:pPr>
          </w:p>
        </w:tc>
      </w:tr>
      <w:tr w:rsidR="00D752E5" w:rsidRPr="00C00B54" w14:paraId="54B607E7"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32599B76" w14:textId="77777777" w:rsidR="00D752E5" w:rsidRPr="00C00B54" w:rsidRDefault="00D752E5" w:rsidP="00D752E5">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32ADDAB4" w14:textId="7A10C68C" w:rsidR="00D752E5" w:rsidRPr="00C00B54" w:rsidRDefault="00D752E5" w:rsidP="00D752E5">
            <w:pPr>
              <w:pStyle w:val="Tabell"/>
              <w:spacing w:before="60" w:after="60" w:line="22" w:lineRule="atLeast"/>
              <w:rPr>
                <w:rFonts w:ascii="Arial" w:hAnsi="Arial" w:cs="Arial"/>
                <w:szCs w:val="22"/>
              </w:rPr>
            </w:pPr>
            <w:r w:rsidRPr="00C00B54">
              <w:rPr>
                <w:rFonts w:ascii="Arial" w:hAnsi="Arial" w:cs="Arial"/>
                <w:szCs w:val="22"/>
              </w:rPr>
              <w:t>Leveransen inkluderer en prøvedrift av utstyret i tre måneder etter at utstyret er installert. Denne tiden skal avdekke eventuelle feil og mangler ved det leverte utstyr.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C0740" w14:textId="6BCFAA08" w:rsidR="00D752E5" w:rsidRPr="00C00B54" w:rsidRDefault="00D752E5" w:rsidP="00D752E5">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2C9F169D" w14:textId="08ABBF89" w:rsidR="00D752E5" w:rsidRPr="00C00B54" w:rsidRDefault="00D752E5" w:rsidP="00D752E5">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6E33623E" w14:textId="77777777" w:rsidR="00D752E5" w:rsidRPr="00AE26AA" w:rsidRDefault="00D752E5" w:rsidP="00D752E5">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CE33A" w14:textId="77777777" w:rsidR="00D752E5" w:rsidRPr="00AE26AA" w:rsidRDefault="00D752E5" w:rsidP="00D752E5">
            <w:pPr>
              <w:pStyle w:val="Tabell"/>
              <w:spacing w:before="60" w:after="60" w:line="22" w:lineRule="atLeast"/>
              <w:rPr>
                <w:rFonts w:ascii="Arial" w:hAnsi="Arial" w:cs="Arial"/>
                <w:color w:val="0070C0"/>
                <w:szCs w:val="22"/>
              </w:rPr>
            </w:pPr>
          </w:p>
        </w:tc>
      </w:tr>
      <w:tr w:rsidR="005D1D09" w:rsidRPr="00C00B54" w14:paraId="47D927EB"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676B790" w14:textId="77777777" w:rsidR="005D1D09" w:rsidRPr="00C00B54" w:rsidRDefault="005D1D09" w:rsidP="005D1D09">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0B315C6" w14:textId="3393CC0F" w:rsidR="005D1D09" w:rsidRPr="0036372A" w:rsidRDefault="005D1D09" w:rsidP="005D1D09">
            <w:pPr>
              <w:pStyle w:val="Tabell"/>
              <w:spacing w:before="60" w:after="60" w:line="22" w:lineRule="atLeast"/>
              <w:rPr>
                <w:rFonts w:ascii="Arial" w:hAnsi="Arial" w:cs="Arial"/>
                <w:szCs w:val="22"/>
              </w:rPr>
            </w:pPr>
            <w:r w:rsidRPr="0036372A">
              <w:rPr>
                <w:rFonts w:ascii="Arial" w:hAnsi="Arial" w:cs="Arial"/>
                <w:szCs w:val="22"/>
              </w:rPr>
              <w:t>Garantitiden skal minimum være 2 år på alt tilbudt utstyr.</w:t>
            </w:r>
          </w:p>
          <w:p w14:paraId="336CE136" w14:textId="64C86A66" w:rsidR="005D1D09" w:rsidRPr="0036372A" w:rsidRDefault="005D1D09" w:rsidP="005D1D09">
            <w:pPr>
              <w:pStyle w:val="Tabell"/>
              <w:spacing w:before="60" w:after="60" w:line="22" w:lineRule="atLeast"/>
              <w:rPr>
                <w:rFonts w:ascii="Arial" w:hAnsi="Arial" w:cs="Arial"/>
                <w:szCs w:val="22"/>
              </w:rPr>
            </w:pPr>
            <w:r w:rsidRPr="0036372A">
              <w:rPr>
                <w:rFonts w:ascii="Arial" w:hAnsi="Arial" w:cs="Arial"/>
                <w:szCs w:val="22"/>
              </w:rPr>
              <w:t>Kan det tilbys utvidet garanti</w:t>
            </w:r>
            <w:r w:rsidR="004E3A4D" w:rsidRPr="0036372A">
              <w:rPr>
                <w:rFonts w:ascii="Arial" w:hAnsi="Arial" w:cs="Arial"/>
                <w:szCs w:val="22"/>
              </w:rPr>
              <w:t>?</w:t>
            </w:r>
            <w:r w:rsidRPr="0036372A">
              <w:rPr>
                <w:rFonts w:ascii="Arial" w:hAnsi="Arial" w:cs="Arial"/>
                <w:szCs w:val="22"/>
              </w:rPr>
              <w:t xml:space="preserve"> Spesifiseres her.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77EC3" w14:textId="77777777" w:rsidR="005D1D09" w:rsidRDefault="005D1D09" w:rsidP="005D1D09">
            <w:pPr>
              <w:pStyle w:val="Tabell"/>
              <w:spacing w:before="60" w:after="60" w:line="22" w:lineRule="atLeast"/>
              <w:rPr>
                <w:rFonts w:ascii="Arial" w:hAnsi="Arial" w:cs="Arial"/>
                <w:szCs w:val="22"/>
              </w:rPr>
            </w:pPr>
            <w:r w:rsidRPr="00C00B54">
              <w:rPr>
                <w:rFonts w:ascii="Arial" w:hAnsi="Arial" w:cs="Arial"/>
                <w:szCs w:val="22"/>
              </w:rPr>
              <w:t>Bekreftelse og beskrivelse</w:t>
            </w:r>
          </w:p>
          <w:p w14:paraId="73089C8C" w14:textId="795EBB26" w:rsidR="005D1D09" w:rsidRPr="00C00B54" w:rsidRDefault="005D1D09" w:rsidP="00152B20">
            <w:pPr>
              <w:pStyle w:val="Tabell"/>
              <w:spacing w:before="60" w:after="60" w:line="22" w:lineRule="atLeast"/>
              <w:rPr>
                <w:rFonts w:ascii="Arial" w:hAnsi="Arial" w:cs="Arial"/>
                <w:szCs w:val="22"/>
              </w:rPr>
            </w:pPr>
            <w:r>
              <w:rPr>
                <w:rFonts w:ascii="Arial" w:hAnsi="Arial" w:cs="Arial"/>
                <w:szCs w:val="22"/>
              </w:rPr>
              <w:t xml:space="preserve">Pris for </w:t>
            </w:r>
            <w:r w:rsidR="004E3A4D">
              <w:rPr>
                <w:rFonts w:ascii="Arial" w:hAnsi="Arial" w:cs="Arial"/>
                <w:szCs w:val="22"/>
              </w:rPr>
              <w:t xml:space="preserve">ev. </w:t>
            </w:r>
            <w:r>
              <w:rPr>
                <w:rFonts w:ascii="Arial" w:hAnsi="Arial" w:cs="Arial"/>
                <w:szCs w:val="22"/>
              </w:rPr>
              <w:t>utvidet garanti</w:t>
            </w:r>
            <w:r w:rsidR="00152B20">
              <w:rPr>
                <w:rFonts w:ascii="Arial" w:hAnsi="Arial" w:cs="Arial"/>
                <w:szCs w:val="22"/>
              </w:rPr>
              <w:t xml:space="preserve"> oppgis i Bilag 2 </w:t>
            </w:r>
            <w:r w:rsidR="000E2228">
              <w:rPr>
                <w:rFonts w:ascii="Arial" w:hAnsi="Arial" w:cs="Arial"/>
                <w:szCs w:val="22"/>
              </w:rPr>
              <w:t>P</w:t>
            </w:r>
            <w:r w:rsidR="00152B20">
              <w:rPr>
                <w:rFonts w:ascii="Arial" w:hAnsi="Arial" w:cs="Arial"/>
                <w:szCs w:val="22"/>
              </w:rPr>
              <w:t>risskjema</w:t>
            </w:r>
          </w:p>
        </w:tc>
        <w:tc>
          <w:tcPr>
            <w:tcW w:w="148" w:type="pct"/>
            <w:tcBorders>
              <w:top w:val="single" w:sz="4" w:space="0" w:color="000000" w:themeColor="text1"/>
              <w:left w:val="single" w:sz="4" w:space="0" w:color="000000" w:themeColor="text1"/>
              <w:bottom w:val="single" w:sz="4" w:space="0" w:color="000000" w:themeColor="text1"/>
            </w:tcBorders>
          </w:tcPr>
          <w:p w14:paraId="2C6A8F16" w14:textId="09D8D3CD" w:rsidR="005D1D09" w:rsidRPr="00C00B54" w:rsidRDefault="005D1D09" w:rsidP="005D1D09">
            <w:pPr>
              <w:pStyle w:val="Tabell"/>
              <w:spacing w:before="60" w:after="60" w:line="22" w:lineRule="atLeast"/>
              <w:jc w:val="center"/>
              <w:rPr>
                <w:rFonts w:ascii="Arial" w:hAnsi="Arial" w:cs="Arial"/>
                <w:b/>
                <w:bCs/>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F000BF2" w14:textId="77777777" w:rsidR="005D1D09" w:rsidRPr="00AE26AA" w:rsidRDefault="005D1D09" w:rsidP="005D1D09">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70B4C" w14:textId="77777777" w:rsidR="005D1D09" w:rsidRPr="00AE26AA" w:rsidRDefault="005D1D09" w:rsidP="005D1D09">
            <w:pPr>
              <w:pStyle w:val="Tabell"/>
              <w:spacing w:before="60" w:after="60" w:line="22" w:lineRule="atLeast"/>
              <w:rPr>
                <w:rFonts w:ascii="Arial" w:hAnsi="Arial" w:cs="Arial"/>
                <w:color w:val="0070C0"/>
                <w:szCs w:val="22"/>
              </w:rPr>
            </w:pPr>
          </w:p>
        </w:tc>
      </w:tr>
      <w:tr w:rsidR="00152B20" w:rsidRPr="00C00B54" w14:paraId="66D7E714"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22A560CD" w14:textId="77777777" w:rsidR="00152B20" w:rsidRPr="00C00B54" w:rsidRDefault="00152B20" w:rsidP="00152B20">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3D7F5A56" w14:textId="1089008F" w:rsidR="00152B20" w:rsidRPr="00C00B54" w:rsidRDefault="00152B20" w:rsidP="00152B20">
            <w:pPr>
              <w:pStyle w:val="Tabell"/>
              <w:spacing w:before="60" w:after="60" w:line="22" w:lineRule="atLeast"/>
              <w:rPr>
                <w:rFonts w:ascii="Arial" w:hAnsi="Arial" w:cs="Arial"/>
                <w:szCs w:val="22"/>
              </w:rPr>
            </w:pPr>
            <w:r w:rsidRPr="00C00B54">
              <w:rPr>
                <w:rFonts w:ascii="Arial" w:hAnsi="Arial" w:cs="Arial"/>
                <w:szCs w:val="22"/>
              </w:rPr>
              <w:t>I garantiperioden skal forebyggende vedlikehold utføres i henhold til produsentens spesifikasjoner.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9621E" w14:textId="3FEF5CF9" w:rsidR="00152B20" w:rsidRPr="00C00B54" w:rsidRDefault="00152B20" w:rsidP="00152B20">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37F600AD" w14:textId="44E9FEF0" w:rsidR="00152B20" w:rsidRPr="00C00B54" w:rsidRDefault="00152B20" w:rsidP="00152B20">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7384B646" w14:textId="77777777" w:rsidR="00152B20" w:rsidRPr="00AE26AA" w:rsidRDefault="00152B20" w:rsidP="00152B20">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19BEF" w14:textId="77777777" w:rsidR="00152B20" w:rsidRPr="00AE26AA" w:rsidRDefault="00152B20" w:rsidP="00152B20">
            <w:pPr>
              <w:pStyle w:val="Tabell"/>
              <w:spacing w:before="60" w:after="60" w:line="22" w:lineRule="atLeast"/>
              <w:rPr>
                <w:rFonts w:ascii="Arial" w:hAnsi="Arial" w:cs="Arial"/>
                <w:color w:val="0070C0"/>
                <w:szCs w:val="22"/>
              </w:rPr>
            </w:pPr>
          </w:p>
        </w:tc>
      </w:tr>
      <w:tr w:rsidR="0093406E" w:rsidRPr="00C00B54" w14:paraId="0D9783CF"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306C12BB" w14:textId="77777777" w:rsidR="0093406E" w:rsidRPr="00C00B54" w:rsidRDefault="0093406E" w:rsidP="0093406E">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3D175D43" w14:textId="1D359875" w:rsidR="0093406E" w:rsidRPr="00C00B54" w:rsidRDefault="0093406E" w:rsidP="0093406E">
            <w:pPr>
              <w:pStyle w:val="Tabell"/>
              <w:spacing w:before="60" w:after="60" w:line="22" w:lineRule="atLeast"/>
              <w:rPr>
                <w:rFonts w:ascii="Arial" w:hAnsi="Arial" w:cs="Arial"/>
                <w:szCs w:val="22"/>
              </w:rPr>
            </w:pPr>
            <w:r w:rsidRPr="00C00B54">
              <w:rPr>
                <w:rFonts w:ascii="Arial" w:hAnsi="Arial" w:cs="Arial"/>
                <w:szCs w:val="22"/>
              </w:rPr>
              <w:t xml:space="preserve">Alle kostnader inklusiv deler ved forebyggende vedlikehold og eventuelle utbedringer i prøve- og garantiperioden skal belastes </w:t>
            </w:r>
            <w:r w:rsidR="004F40CD">
              <w:rPr>
                <w:rFonts w:ascii="Arial" w:hAnsi="Arial" w:cs="Arial"/>
                <w:szCs w:val="22"/>
              </w:rPr>
              <w:t>L</w:t>
            </w:r>
            <w:r w:rsidRPr="00C00B54">
              <w:rPr>
                <w:rFonts w:ascii="Arial" w:hAnsi="Arial" w:cs="Arial"/>
                <w:szCs w:val="22"/>
              </w:rPr>
              <w:t>everandøren.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19833" w14:textId="710CA724" w:rsidR="0093406E" w:rsidRPr="00C00B54" w:rsidRDefault="0093406E" w:rsidP="0093406E">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6F18B397" w14:textId="18000560" w:rsidR="0093406E" w:rsidRPr="00C00B54" w:rsidRDefault="0093406E" w:rsidP="0093406E">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21AEAA9C" w14:textId="77777777" w:rsidR="0093406E" w:rsidRPr="00AE26AA" w:rsidRDefault="0093406E" w:rsidP="0093406E">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3D4CD" w14:textId="77777777" w:rsidR="0093406E" w:rsidRPr="00AE26AA" w:rsidRDefault="0093406E" w:rsidP="0093406E">
            <w:pPr>
              <w:pStyle w:val="Tabell"/>
              <w:spacing w:before="60" w:after="60" w:line="22" w:lineRule="atLeast"/>
              <w:rPr>
                <w:rFonts w:ascii="Arial" w:hAnsi="Arial" w:cs="Arial"/>
                <w:color w:val="0070C0"/>
                <w:szCs w:val="22"/>
              </w:rPr>
            </w:pPr>
          </w:p>
        </w:tc>
      </w:tr>
      <w:tr w:rsidR="004B2D57" w:rsidRPr="00C00B54" w14:paraId="6C44965E"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4AA259F6" w14:textId="77777777" w:rsidR="004B2D57" w:rsidRPr="00C00B54" w:rsidRDefault="004B2D57" w:rsidP="004B2D57">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4FB5A67F" w14:textId="0128AB48" w:rsidR="004B2D57" w:rsidRPr="00C00B54" w:rsidRDefault="3B4E70C1" w:rsidP="004B2D57">
            <w:pPr>
              <w:pStyle w:val="Tabell"/>
              <w:spacing w:before="60" w:after="60" w:line="22" w:lineRule="atLeast"/>
            </w:pPr>
            <w:r w:rsidRPr="0F1B129B">
              <w:rPr>
                <w:rFonts w:ascii="Arial" w:hAnsi="Arial" w:cs="Arial"/>
              </w:rPr>
              <w:t xml:space="preserve">Forebyggende vedlikehold ved garantislutt kan gjennomføres tidligst én måned før garantitidens utgang. </w:t>
            </w:r>
          </w:p>
          <w:p w14:paraId="516214AC" w14:textId="5602393F" w:rsidR="004B2D57" w:rsidRPr="00C00B54" w:rsidRDefault="004B2D57" w:rsidP="0F1B129B">
            <w:pPr>
              <w:pStyle w:val="Tabell"/>
              <w:spacing w:before="60" w:after="60" w:line="22" w:lineRule="atLeast"/>
              <w:rPr>
                <w:rFonts w:ascii="Arial" w:hAnsi="Arial" w:cs="Arial"/>
              </w:rPr>
            </w:pPr>
            <w:r w:rsidRPr="0F1B129B">
              <w:rPr>
                <w:rFonts w:ascii="Arial" w:hAnsi="Arial" w:cs="Arial"/>
              </w:rPr>
              <w:t>Eventuelle utbedringer skal utføres uten ugrunnet opphold, og alle kostnadene inkl. deler skal belastes leverandøren.</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FF050" w14:textId="33BE2DBC" w:rsidR="004B2D57" w:rsidRPr="00C00B54" w:rsidRDefault="004B2D57" w:rsidP="004B2D57">
            <w:pPr>
              <w:pStyle w:val="Tabell"/>
              <w:spacing w:before="60" w:after="60" w:line="22" w:lineRule="atLeast"/>
              <w:rPr>
                <w:rFonts w:ascii="Arial" w:hAnsi="Arial" w:cs="Arial"/>
                <w:szCs w:val="22"/>
              </w:rPr>
            </w:pPr>
            <w:r w:rsidRPr="00C00B54">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70730121" w14:textId="53DAEAA6" w:rsidR="004B2D57" w:rsidRPr="00C00B54" w:rsidRDefault="004B2D57" w:rsidP="004B2D57">
            <w:pPr>
              <w:pStyle w:val="Tabell"/>
              <w:spacing w:before="60" w:after="60" w:line="22" w:lineRule="atLeast"/>
              <w:jc w:val="center"/>
              <w:rPr>
                <w:rFonts w:ascii="Arial" w:hAnsi="Arial" w:cs="Arial"/>
                <w:b/>
                <w:szCs w:val="22"/>
              </w:rPr>
            </w:pPr>
            <w:r w:rsidRPr="00C00B54">
              <w:rPr>
                <w:rFonts w:ascii="Arial" w:hAnsi="Arial" w:cs="Arial"/>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6FF478D" w14:textId="77777777" w:rsidR="004B2D57" w:rsidRPr="00AE26AA" w:rsidRDefault="004B2D57" w:rsidP="004B2D57">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8A9BE" w14:textId="77777777" w:rsidR="004B2D57" w:rsidRPr="00AE26AA" w:rsidRDefault="004B2D57" w:rsidP="004B2D57">
            <w:pPr>
              <w:pStyle w:val="Tabell"/>
              <w:spacing w:before="60" w:after="60" w:line="22" w:lineRule="atLeast"/>
              <w:rPr>
                <w:rFonts w:ascii="Arial" w:hAnsi="Arial" w:cs="Arial"/>
                <w:color w:val="0070C0"/>
                <w:szCs w:val="22"/>
              </w:rPr>
            </w:pPr>
          </w:p>
        </w:tc>
      </w:tr>
      <w:tr w:rsidR="00E9055D" w:rsidRPr="00C00B54" w14:paraId="5CF89394"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7BD7C7D0" w14:textId="77777777" w:rsidR="00E9055D" w:rsidRPr="00C00B54" w:rsidRDefault="00E9055D"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29C8699B" w14:textId="77777777" w:rsidR="00996FE5" w:rsidRPr="00996FE5" w:rsidRDefault="00E9055D" w:rsidP="00C00B54">
            <w:pPr>
              <w:pStyle w:val="Tabell"/>
              <w:spacing w:before="60" w:after="60" w:line="22" w:lineRule="atLeast"/>
              <w:rPr>
                <w:rFonts w:ascii="Arial" w:hAnsi="Arial" w:cs="Arial"/>
                <w:szCs w:val="22"/>
              </w:rPr>
            </w:pPr>
            <w:r w:rsidRPr="00996FE5">
              <w:rPr>
                <w:rFonts w:ascii="Arial" w:hAnsi="Arial" w:cs="Arial"/>
                <w:szCs w:val="22"/>
              </w:rPr>
              <w:t>Reservedeler bør være tilgjengelig i ti år etter at produksjonen har opphørt.</w:t>
            </w:r>
            <w:r w:rsidR="634B89FC" w:rsidRPr="00996FE5">
              <w:rPr>
                <w:rFonts w:ascii="Arial" w:hAnsi="Arial" w:cs="Arial"/>
                <w:szCs w:val="22"/>
              </w:rPr>
              <w:t xml:space="preserve"> </w:t>
            </w:r>
          </w:p>
          <w:p w14:paraId="20195EF1" w14:textId="08883495" w:rsidR="00E9055D" w:rsidRPr="00996FE5" w:rsidRDefault="006E335B" w:rsidP="00C00B54">
            <w:pPr>
              <w:pStyle w:val="Tabell"/>
              <w:spacing w:before="60" w:after="60" w:line="22" w:lineRule="atLeast"/>
              <w:rPr>
                <w:rFonts w:ascii="Arial" w:hAnsi="Arial" w:cs="Arial"/>
                <w:szCs w:val="22"/>
              </w:rPr>
            </w:pPr>
            <w:r w:rsidRPr="00996FE5">
              <w:rPr>
                <w:rFonts w:ascii="Arial" w:hAnsi="Arial" w:cs="Arial"/>
                <w:szCs w:val="22"/>
              </w:rPr>
              <w:t>Leverandør</w:t>
            </w:r>
            <w:r w:rsidR="634B89FC" w:rsidRPr="00996FE5">
              <w:rPr>
                <w:rFonts w:ascii="Arial" w:hAnsi="Arial" w:cs="Arial"/>
                <w:szCs w:val="22"/>
              </w:rPr>
              <w:t xml:space="preserve"> bes spesifisere hvilke reservedeler som det ikke kan gis ti års tilgjengelighets</w:t>
            </w:r>
            <w:r w:rsidR="00996FE5" w:rsidRPr="00996FE5">
              <w:rPr>
                <w:rFonts w:ascii="Arial" w:hAnsi="Arial" w:cs="Arial"/>
                <w:szCs w:val="22"/>
              </w:rPr>
              <w:t>-</w:t>
            </w:r>
            <w:r w:rsidR="634B89FC" w:rsidRPr="00996FE5">
              <w:rPr>
                <w:rFonts w:ascii="Arial" w:hAnsi="Arial" w:cs="Arial"/>
                <w:szCs w:val="22"/>
              </w:rPr>
              <w:t>garanti på og hvilken garanti som kan gis.</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BF814" w14:textId="0FCE5025" w:rsidR="00E9055D" w:rsidRPr="00C00B54" w:rsidRDefault="004B2D57" w:rsidP="00C00B54">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4B48D767" w14:textId="1068B3AE"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B</w:t>
            </w:r>
          </w:p>
        </w:tc>
        <w:tc>
          <w:tcPr>
            <w:tcW w:w="180" w:type="pct"/>
            <w:tcBorders>
              <w:top w:val="single" w:sz="4" w:space="0" w:color="000000" w:themeColor="text1"/>
              <w:left w:val="single" w:sz="4" w:space="0" w:color="000000" w:themeColor="text1"/>
              <w:bottom w:val="single" w:sz="4" w:space="0" w:color="000000" w:themeColor="text1"/>
            </w:tcBorders>
          </w:tcPr>
          <w:p w14:paraId="447C76D7"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7E993" w14:textId="77777777"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57FB34A3"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3052F001" w14:textId="77777777" w:rsidR="00E9055D" w:rsidRPr="00C00B54" w:rsidRDefault="00E9055D"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8CE1560" w14:textId="0C0A3B9E" w:rsidR="00E9055D" w:rsidRPr="00996FE5" w:rsidRDefault="0091277A" w:rsidP="00C00B54">
            <w:pPr>
              <w:pStyle w:val="Tabell"/>
              <w:spacing w:before="60" w:after="60" w:line="22" w:lineRule="atLeast"/>
              <w:rPr>
                <w:rFonts w:ascii="Arial" w:hAnsi="Arial" w:cs="Arial"/>
                <w:szCs w:val="22"/>
              </w:rPr>
            </w:pPr>
            <w:r w:rsidRPr="00996FE5">
              <w:rPr>
                <w:rFonts w:ascii="Arial" w:hAnsi="Arial" w:cs="Arial"/>
                <w:szCs w:val="22"/>
              </w:rPr>
              <w:t>Leverandøren</w:t>
            </w:r>
            <w:r w:rsidR="00E9055D" w:rsidRPr="00996FE5">
              <w:rPr>
                <w:rFonts w:ascii="Arial" w:hAnsi="Arial" w:cs="Arial"/>
                <w:szCs w:val="22"/>
              </w:rPr>
              <w:t xml:space="preserve"> </w:t>
            </w:r>
            <w:r w:rsidR="004B2D57" w:rsidRPr="00996FE5">
              <w:rPr>
                <w:rFonts w:ascii="Arial" w:hAnsi="Arial" w:cs="Arial"/>
                <w:szCs w:val="22"/>
              </w:rPr>
              <w:t>bes</w:t>
            </w:r>
            <w:r w:rsidR="00E9055D" w:rsidRPr="00996FE5">
              <w:rPr>
                <w:rFonts w:ascii="Arial" w:hAnsi="Arial" w:cs="Arial"/>
                <w:szCs w:val="22"/>
              </w:rPr>
              <w:t xml:space="preserve"> beskrive hvilke rutiner som følges for å varsle Kunde om at produksjonen opphører.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6FADD" w14:textId="664E6BD7" w:rsidR="00E9055D" w:rsidRPr="00C00B54" w:rsidRDefault="4EDFA97A" w:rsidP="00C00B54">
            <w:pPr>
              <w:pStyle w:val="Tabell"/>
              <w:spacing w:before="60" w:after="60" w:line="22" w:lineRule="atLeast"/>
              <w:rPr>
                <w:rFonts w:ascii="Arial" w:hAnsi="Arial" w:cs="Arial"/>
                <w:szCs w:val="22"/>
              </w:rPr>
            </w:pPr>
            <w:r w:rsidRPr="00C00B54">
              <w:rPr>
                <w:rFonts w:ascii="Arial" w:hAnsi="Arial" w:cs="Arial"/>
                <w:szCs w:val="22"/>
              </w:rPr>
              <w:t>B</w:t>
            </w:r>
            <w:r w:rsidR="008D66EE" w:rsidRPr="00C00B54">
              <w:rPr>
                <w:rFonts w:ascii="Arial" w:hAnsi="Arial" w:cs="Arial"/>
                <w:szCs w:val="22"/>
              </w:rPr>
              <w:t>eskriv</w:t>
            </w:r>
            <w:r w:rsidR="004B2D57">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2DA2B4D9" w14:textId="1A129560" w:rsidR="00E9055D" w:rsidRPr="00C00B54" w:rsidRDefault="01E1A860" w:rsidP="00C00B54">
            <w:pPr>
              <w:pStyle w:val="Tabell"/>
              <w:spacing w:before="60" w:after="60" w:line="22" w:lineRule="atLeast"/>
              <w:jc w:val="center"/>
              <w:rPr>
                <w:rFonts w:ascii="Arial" w:hAnsi="Arial" w:cs="Arial"/>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5600A406"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1670C" w14:textId="77777777" w:rsidR="00E9055D" w:rsidRPr="00AE26AA" w:rsidRDefault="00E9055D" w:rsidP="00C00B54">
            <w:pPr>
              <w:pStyle w:val="Tabell"/>
              <w:spacing w:before="60" w:after="60" w:line="22" w:lineRule="atLeast"/>
              <w:rPr>
                <w:rFonts w:ascii="Arial" w:hAnsi="Arial" w:cs="Arial"/>
                <w:color w:val="0070C0"/>
                <w:szCs w:val="22"/>
              </w:rPr>
            </w:pPr>
          </w:p>
        </w:tc>
      </w:tr>
      <w:tr w:rsidR="002E2B8E" w:rsidRPr="00C00B54" w14:paraId="13B213FC"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18D27138" w14:textId="77777777" w:rsidR="002E2B8E" w:rsidRPr="00C00B54" w:rsidRDefault="002E2B8E" w:rsidP="002E2B8E">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5C4E3DFE" w14:textId="639227F8" w:rsidR="002E2B8E" w:rsidRPr="00996FE5" w:rsidRDefault="002E2B8E" w:rsidP="002E2B8E">
            <w:pPr>
              <w:pStyle w:val="Tabell"/>
              <w:spacing w:before="60" w:after="60" w:line="22" w:lineRule="atLeast"/>
              <w:rPr>
                <w:rFonts w:ascii="Arial" w:hAnsi="Arial" w:cs="Arial"/>
                <w:szCs w:val="22"/>
              </w:rPr>
            </w:pPr>
            <w:r w:rsidRPr="00996FE5">
              <w:rPr>
                <w:rFonts w:ascii="Arial" w:hAnsi="Arial" w:cs="Arial"/>
                <w:szCs w:val="22"/>
              </w:rPr>
              <w:t>Leverandøren av utstyret bør ha etablert salgs- og serviceavdeling slik at de kan gi til stede-service (akuttservice) hos Kunden innen én uke og telefonsupport på dagtid alle virkedager.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D3282" w14:textId="5D5B9FBE" w:rsidR="002E2B8E" w:rsidRPr="00C00B54" w:rsidRDefault="002E2B8E" w:rsidP="002E2B8E">
            <w:pPr>
              <w:pStyle w:val="Tabell"/>
              <w:spacing w:before="60" w:after="60" w:line="22" w:lineRule="atLeast"/>
              <w:rPr>
                <w:rFonts w:ascii="Arial" w:hAnsi="Arial" w:cs="Arial"/>
                <w:szCs w:val="22"/>
              </w:rPr>
            </w:pPr>
            <w:r w:rsidRPr="00C00B54">
              <w:rPr>
                <w:rFonts w:ascii="Arial" w:hAnsi="Arial" w:cs="Arial"/>
                <w:szCs w:val="22"/>
              </w:rPr>
              <w:t>Bekreftelse og beskrivelse</w:t>
            </w:r>
          </w:p>
        </w:tc>
        <w:tc>
          <w:tcPr>
            <w:tcW w:w="148" w:type="pct"/>
            <w:tcBorders>
              <w:top w:val="single" w:sz="4" w:space="0" w:color="000000" w:themeColor="text1"/>
              <w:left w:val="single" w:sz="4" w:space="0" w:color="000000" w:themeColor="text1"/>
              <w:bottom w:val="single" w:sz="4" w:space="0" w:color="000000" w:themeColor="text1"/>
            </w:tcBorders>
          </w:tcPr>
          <w:p w14:paraId="4F777B05" w14:textId="4BA9BB48" w:rsidR="002E2B8E" w:rsidRPr="00C00B54" w:rsidRDefault="002E2B8E" w:rsidP="002E2B8E">
            <w:pPr>
              <w:pStyle w:val="Tabell"/>
              <w:spacing w:before="60" w:after="60" w:line="22" w:lineRule="atLeast"/>
              <w:jc w:val="center"/>
              <w:rPr>
                <w:rFonts w:ascii="Arial" w:hAnsi="Arial" w:cs="Arial"/>
                <w:b/>
                <w:szCs w:val="22"/>
              </w:rPr>
            </w:pPr>
            <w:r w:rsidRPr="00C00B54">
              <w:rPr>
                <w:rFonts w:ascii="Arial" w:hAnsi="Arial" w:cs="Arial"/>
                <w:szCs w:val="22"/>
              </w:rPr>
              <w:t>B</w:t>
            </w:r>
          </w:p>
        </w:tc>
        <w:tc>
          <w:tcPr>
            <w:tcW w:w="180" w:type="pct"/>
            <w:tcBorders>
              <w:top w:val="single" w:sz="4" w:space="0" w:color="000000" w:themeColor="text1"/>
              <w:left w:val="single" w:sz="4" w:space="0" w:color="000000" w:themeColor="text1"/>
              <w:bottom w:val="single" w:sz="4" w:space="0" w:color="000000" w:themeColor="text1"/>
            </w:tcBorders>
          </w:tcPr>
          <w:p w14:paraId="35B747D5" w14:textId="77777777" w:rsidR="002E2B8E" w:rsidRPr="00AE26AA" w:rsidRDefault="002E2B8E" w:rsidP="002E2B8E">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8820" w14:textId="77777777" w:rsidR="002E2B8E" w:rsidRPr="00AE26AA" w:rsidRDefault="002E2B8E" w:rsidP="002E2B8E">
            <w:pPr>
              <w:pStyle w:val="Tabell"/>
              <w:spacing w:before="60" w:after="60" w:line="22" w:lineRule="atLeast"/>
              <w:rPr>
                <w:rFonts w:ascii="Arial" w:hAnsi="Arial" w:cs="Arial"/>
                <w:color w:val="0070C0"/>
                <w:szCs w:val="22"/>
              </w:rPr>
            </w:pPr>
          </w:p>
        </w:tc>
      </w:tr>
      <w:tr w:rsidR="00E9055D" w:rsidRPr="00C00B54" w14:paraId="38363909" w14:textId="4982A6B3"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35753CA" w14:textId="69F107CC"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V</w:t>
            </w:r>
            <w:r w:rsidR="00EB3262" w:rsidRPr="00C00B54">
              <w:rPr>
                <w:rFonts w:ascii="Arial" w:hAnsi="Arial" w:cs="Arial"/>
                <w:b/>
                <w:szCs w:val="22"/>
              </w:rPr>
              <w:t>edlikehold og drift</w:t>
            </w:r>
          </w:p>
        </w:tc>
        <w:tc>
          <w:tcPr>
            <w:tcW w:w="966" w:type="pct"/>
          </w:tcPr>
          <w:p w14:paraId="3442104C"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65780355"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4824B7E8" w14:textId="43B02BED"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VEDLIKEHOLD OG DRIFT</w:t>
            </w:r>
          </w:p>
        </w:tc>
      </w:tr>
      <w:tr w:rsidR="002E2B8E" w:rsidRPr="00C00B54" w14:paraId="021F5643"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8C8A49D" w14:textId="77777777" w:rsidR="002E2B8E" w:rsidRPr="00C00B54" w:rsidRDefault="002E2B8E" w:rsidP="002E2B8E">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246009DB" w14:textId="4FA76FEA" w:rsidR="002E2B8E" w:rsidRPr="00C00B54" w:rsidRDefault="002E2B8E" w:rsidP="002E2B8E">
            <w:pPr>
              <w:pStyle w:val="Tabell"/>
              <w:spacing w:before="60" w:after="60" w:line="22" w:lineRule="atLeast"/>
              <w:rPr>
                <w:rFonts w:ascii="Arial" w:hAnsi="Arial" w:cs="Arial"/>
                <w:szCs w:val="22"/>
              </w:rPr>
            </w:pPr>
            <w:r w:rsidRPr="00C00B54">
              <w:rPr>
                <w:rFonts w:ascii="Arial" w:hAnsi="Arial" w:cs="Arial"/>
                <w:szCs w:val="22"/>
              </w:rPr>
              <w:t>Det ønskes oppgitt hvor mye forebyggende vedlikehold (daglig, ukentlig, månedlig og årlig) systemet krever.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6E2D7" w14:textId="76BC3957" w:rsidR="002E2B8E" w:rsidRPr="00C00B54" w:rsidRDefault="002E2B8E" w:rsidP="002E2B8E">
            <w:pPr>
              <w:pStyle w:val="Tabell"/>
              <w:spacing w:before="60" w:after="60" w:line="22" w:lineRule="atLeast"/>
              <w:rPr>
                <w:rFonts w:ascii="Arial" w:hAnsi="Arial" w:cs="Arial"/>
                <w:szCs w:val="22"/>
              </w:rPr>
            </w:pPr>
            <w:r w:rsidRPr="00C00B54">
              <w:rPr>
                <w:rFonts w:ascii="Arial" w:hAnsi="Arial" w:cs="Arial"/>
                <w:szCs w:val="22"/>
              </w:rPr>
              <w:t>Beskriv</w:t>
            </w:r>
            <w:r>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6D190222" w14:textId="0F80C2CC" w:rsidR="002E2B8E" w:rsidRPr="00C00B54" w:rsidRDefault="002E2B8E" w:rsidP="002E2B8E">
            <w:pPr>
              <w:pStyle w:val="Tabell"/>
              <w:spacing w:before="60" w:after="60" w:line="22" w:lineRule="atLeast"/>
              <w:jc w:val="center"/>
              <w:rPr>
                <w:rFonts w:ascii="Arial" w:hAnsi="Arial" w:cs="Arial"/>
                <w:b/>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7373BCBF" w14:textId="77777777" w:rsidR="002E2B8E" w:rsidRPr="00AE26AA" w:rsidRDefault="002E2B8E" w:rsidP="002E2B8E">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CE8E4" w14:textId="77777777" w:rsidR="002E2B8E" w:rsidRPr="00AE26AA" w:rsidRDefault="002E2B8E" w:rsidP="002E2B8E">
            <w:pPr>
              <w:pStyle w:val="Tabell"/>
              <w:spacing w:before="60" w:after="60" w:line="22" w:lineRule="atLeast"/>
              <w:rPr>
                <w:rFonts w:ascii="Arial" w:hAnsi="Arial" w:cs="Arial"/>
                <w:color w:val="0070C0"/>
                <w:szCs w:val="22"/>
              </w:rPr>
            </w:pPr>
          </w:p>
        </w:tc>
      </w:tr>
      <w:tr w:rsidR="000E2228" w:rsidRPr="00C00B54" w14:paraId="35E09F0C"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10523FE1" w14:textId="77777777" w:rsidR="000E2228" w:rsidRPr="00C00B54" w:rsidRDefault="000E2228" w:rsidP="000E2228">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3E694D51" w14:textId="6C376907" w:rsidR="000E2228" w:rsidRPr="00C00B54" w:rsidRDefault="000E2228" w:rsidP="000E2228">
            <w:pPr>
              <w:pStyle w:val="Tabell"/>
              <w:spacing w:before="60" w:after="60" w:line="22" w:lineRule="atLeast"/>
              <w:rPr>
                <w:rFonts w:ascii="Arial" w:hAnsi="Arial" w:cs="Arial"/>
                <w:szCs w:val="22"/>
              </w:rPr>
            </w:pPr>
            <w:r w:rsidRPr="00C00B54">
              <w:rPr>
                <w:rFonts w:ascii="Arial" w:hAnsi="Arial" w:cs="Arial"/>
                <w:szCs w:val="22"/>
              </w:rPr>
              <w:t>Oppgi hvor lang tid de ulike vedlikeholdene tar. Oppgi om Kunden selv kan foreta alt vedlikehold.</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7E734" w14:textId="6FFE4554" w:rsidR="000E2228" w:rsidRPr="00C00B54" w:rsidRDefault="000E2228" w:rsidP="000E2228">
            <w:pPr>
              <w:pStyle w:val="Tabell"/>
              <w:spacing w:before="60" w:after="60" w:line="22" w:lineRule="atLeast"/>
              <w:rPr>
                <w:rFonts w:ascii="Arial" w:hAnsi="Arial" w:cs="Arial"/>
                <w:szCs w:val="22"/>
              </w:rPr>
            </w:pPr>
            <w:r w:rsidRPr="00C00B54">
              <w:rPr>
                <w:rFonts w:ascii="Arial" w:hAnsi="Arial" w:cs="Arial"/>
                <w:szCs w:val="22"/>
              </w:rPr>
              <w:t>Beskriv</w:t>
            </w:r>
            <w:r>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57FD9A5E" w14:textId="5E8E591F" w:rsidR="000E2228" w:rsidRPr="00C00B54" w:rsidRDefault="000E2228" w:rsidP="000E2228">
            <w:pPr>
              <w:pStyle w:val="Tabell"/>
              <w:spacing w:before="60" w:after="60" w:line="22" w:lineRule="atLeast"/>
              <w:jc w:val="center"/>
              <w:rPr>
                <w:rFonts w:ascii="Arial" w:hAnsi="Arial" w:cs="Arial"/>
                <w:b/>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3717F83E" w14:textId="77777777" w:rsidR="000E2228" w:rsidRPr="00AE26AA" w:rsidRDefault="000E2228" w:rsidP="000E2228">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B322C" w14:textId="77777777" w:rsidR="000E2228" w:rsidRPr="00AE26AA" w:rsidRDefault="000E2228" w:rsidP="000E2228">
            <w:pPr>
              <w:pStyle w:val="Tabell"/>
              <w:spacing w:before="60" w:after="60" w:line="22" w:lineRule="atLeast"/>
              <w:rPr>
                <w:rFonts w:ascii="Arial" w:hAnsi="Arial" w:cs="Arial"/>
                <w:color w:val="0070C0"/>
                <w:szCs w:val="22"/>
              </w:rPr>
            </w:pPr>
          </w:p>
        </w:tc>
      </w:tr>
      <w:tr w:rsidR="00E9055D" w:rsidRPr="00C00B54" w14:paraId="6BF3229C" w14:textId="209D941A" w:rsidTr="0F1B129B">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67AB15D" w14:textId="2DF0FC3C" w:rsidR="00E9055D" w:rsidRPr="00C00B54" w:rsidRDefault="000C536F" w:rsidP="00C00B54">
            <w:pPr>
              <w:snapToGrid w:val="0"/>
              <w:spacing w:before="60" w:after="60" w:line="22" w:lineRule="atLeast"/>
              <w:rPr>
                <w:rFonts w:ascii="Arial" w:hAnsi="Arial" w:cs="Arial"/>
                <w:b/>
                <w:szCs w:val="22"/>
              </w:rPr>
            </w:pPr>
            <w:r>
              <w:rPr>
                <w:rFonts w:ascii="Arial" w:hAnsi="Arial" w:cs="Arial"/>
                <w:b/>
                <w:szCs w:val="22"/>
              </w:rPr>
              <w:t xml:space="preserve">Opsjon: </w:t>
            </w:r>
            <w:r w:rsidR="00EB3262" w:rsidRPr="00C00B54">
              <w:rPr>
                <w:rFonts w:ascii="Arial" w:hAnsi="Arial" w:cs="Arial"/>
                <w:b/>
                <w:szCs w:val="22"/>
              </w:rPr>
              <w:t>Serviceavtale</w:t>
            </w:r>
          </w:p>
        </w:tc>
        <w:tc>
          <w:tcPr>
            <w:tcW w:w="966" w:type="pct"/>
          </w:tcPr>
          <w:p w14:paraId="584773B3" w14:textId="77777777" w:rsidR="00E9055D" w:rsidRPr="00C00B54" w:rsidRDefault="00E9055D" w:rsidP="00C00B54">
            <w:pPr>
              <w:snapToGrid w:val="0"/>
              <w:spacing w:before="60" w:after="60" w:line="22" w:lineRule="atLeast"/>
              <w:rPr>
                <w:rFonts w:ascii="Arial" w:hAnsi="Arial" w:cs="Arial"/>
                <w:b/>
                <w:szCs w:val="22"/>
              </w:rPr>
            </w:pPr>
          </w:p>
        </w:tc>
        <w:tc>
          <w:tcPr>
            <w:tcW w:w="966" w:type="pct"/>
          </w:tcPr>
          <w:p w14:paraId="482E7417" w14:textId="77777777" w:rsidR="00E9055D" w:rsidRPr="00C00B54" w:rsidRDefault="00E9055D" w:rsidP="00C00B54">
            <w:pPr>
              <w:snapToGrid w:val="0"/>
              <w:spacing w:before="60" w:after="60" w:line="22" w:lineRule="atLeast"/>
              <w:rPr>
                <w:rFonts w:ascii="Arial" w:hAnsi="Arial" w:cs="Arial"/>
                <w:b/>
                <w:szCs w:val="22"/>
              </w:rPr>
            </w:pPr>
          </w:p>
        </w:tc>
        <w:tc>
          <w:tcPr>
            <w:tcW w:w="964" w:type="pct"/>
          </w:tcPr>
          <w:p w14:paraId="39287CEF" w14:textId="614DA9D9"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SERVICEAVTALE</w:t>
            </w:r>
          </w:p>
        </w:tc>
      </w:tr>
      <w:tr w:rsidR="00E9055D" w:rsidRPr="00C00B54" w14:paraId="4D92C06F"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359AB80" w14:textId="77777777" w:rsidR="00E9055D" w:rsidRPr="00C00B54" w:rsidRDefault="00E9055D"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40449655" w14:textId="19F5EF37" w:rsidR="00167DD1" w:rsidRDefault="00167DD1" w:rsidP="00C00B54">
            <w:pPr>
              <w:pStyle w:val="Tabell"/>
              <w:spacing w:before="60" w:after="60" w:line="22" w:lineRule="atLeast"/>
              <w:rPr>
                <w:rFonts w:ascii="Arial" w:hAnsi="Arial" w:cs="Arial"/>
                <w:szCs w:val="22"/>
              </w:rPr>
            </w:pPr>
            <w:r>
              <w:rPr>
                <w:rFonts w:ascii="Arial" w:hAnsi="Arial" w:cs="Arial"/>
                <w:szCs w:val="22"/>
              </w:rPr>
              <w:t>Følgende</w:t>
            </w:r>
            <w:r w:rsidR="00A504BB">
              <w:rPr>
                <w:rFonts w:ascii="Arial" w:hAnsi="Arial" w:cs="Arial"/>
                <w:szCs w:val="22"/>
              </w:rPr>
              <w:t xml:space="preserve"> alternativer for serviceavtale </w:t>
            </w:r>
            <w:r w:rsidR="00996FE5">
              <w:rPr>
                <w:rFonts w:ascii="Arial" w:hAnsi="Arial" w:cs="Arial"/>
                <w:szCs w:val="22"/>
              </w:rPr>
              <w:t>bes</w:t>
            </w:r>
            <w:r w:rsidR="00A504BB">
              <w:rPr>
                <w:rFonts w:ascii="Arial" w:hAnsi="Arial" w:cs="Arial"/>
                <w:szCs w:val="22"/>
              </w:rPr>
              <w:t xml:space="preserve"> priset i prisskjema (Bilag 2):</w:t>
            </w:r>
          </w:p>
          <w:p w14:paraId="1D07D77F" w14:textId="782F987C" w:rsidR="00A504BB" w:rsidRDefault="007004F6" w:rsidP="00A504BB">
            <w:pPr>
              <w:pStyle w:val="Tabell"/>
              <w:numPr>
                <w:ilvl w:val="0"/>
                <w:numId w:val="41"/>
              </w:numPr>
              <w:spacing w:before="60" w:after="60" w:line="22" w:lineRule="atLeast"/>
              <w:rPr>
                <w:rFonts w:ascii="Arial" w:hAnsi="Arial" w:cs="Arial"/>
                <w:szCs w:val="22"/>
              </w:rPr>
            </w:pPr>
            <w:r>
              <w:rPr>
                <w:rFonts w:ascii="Arial" w:hAnsi="Arial" w:cs="Arial"/>
                <w:szCs w:val="22"/>
              </w:rPr>
              <w:t>Preventivt vedlikehold</w:t>
            </w:r>
          </w:p>
          <w:p w14:paraId="0F635511" w14:textId="00C7E07C" w:rsidR="007004F6" w:rsidRDefault="007004F6" w:rsidP="00A504BB">
            <w:pPr>
              <w:pStyle w:val="Tabell"/>
              <w:numPr>
                <w:ilvl w:val="0"/>
                <w:numId w:val="41"/>
              </w:numPr>
              <w:spacing w:before="60" w:after="60" w:line="22" w:lineRule="atLeast"/>
              <w:rPr>
                <w:rFonts w:ascii="Arial" w:hAnsi="Arial" w:cs="Arial"/>
                <w:szCs w:val="22"/>
              </w:rPr>
            </w:pPr>
            <w:r>
              <w:rPr>
                <w:rFonts w:ascii="Arial" w:hAnsi="Arial" w:cs="Arial"/>
                <w:szCs w:val="22"/>
              </w:rPr>
              <w:t>Preventivt vedlikehold + akuttservice</w:t>
            </w:r>
          </w:p>
          <w:p w14:paraId="66DED577" w14:textId="2A16CC36" w:rsidR="007004F6" w:rsidRDefault="007004F6" w:rsidP="00A504BB">
            <w:pPr>
              <w:pStyle w:val="Tabell"/>
              <w:numPr>
                <w:ilvl w:val="0"/>
                <w:numId w:val="41"/>
              </w:numPr>
              <w:spacing w:before="60" w:after="60" w:line="22" w:lineRule="atLeast"/>
              <w:rPr>
                <w:rFonts w:ascii="Arial" w:hAnsi="Arial" w:cs="Arial"/>
                <w:szCs w:val="22"/>
              </w:rPr>
            </w:pPr>
            <w:r>
              <w:rPr>
                <w:rFonts w:ascii="Arial" w:hAnsi="Arial" w:cs="Arial"/>
                <w:szCs w:val="22"/>
              </w:rPr>
              <w:t>Preventivt vedlikehold + akuttservice + deler</w:t>
            </w:r>
          </w:p>
          <w:p w14:paraId="321520AD" w14:textId="126ED095" w:rsidR="00E9055D" w:rsidRPr="00C00B54" w:rsidRDefault="00E9055D" w:rsidP="00C00B54">
            <w:pPr>
              <w:pStyle w:val="Tabell"/>
              <w:spacing w:before="60" w:after="60" w:line="22" w:lineRule="atLeast"/>
              <w:rPr>
                <w:rFonts w:ascii="Arial" w:hAnsi="Arial" w:cs="Arial"/>
                <w:szCs w:val="22"/>
              </w:rPr>
            </w:pPr>
            <w:r w:rsidRPr="00C00B54">
              <w:rPr>
                <w:rFonts w:ascii="Arial" w:hAnsi="Arial" w:cs="Arial"/>
                <w:szCs w:val="22"/>
              </w:rPr>
              <w:t>Spesifiser eventuelle deler og komponenter som ikke inngår i avtale der preventivt vedlikehold + akuttservice + deler inngår.</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D055" w14:textId="77777777" w:rsidR="000E2228" w:rsidRDefault="000E2228" w:rsidP="00C00B54">
            <w:pPr>
              <w:pStyle w:val="Tabell"/>
              <w:spacing w:before="60" w:after="60" w:line="22" w:lineRule="atLeast"/>
              <w:rPr>
                <w:rFonts w:ascii="Arial" w:hAnsi="Arial" w:cs="Arial"/>
                <w:szCs w:val="22"/>
              </w:rPr>
            </w:pPr>
            <w:r>
              <w:rPr>
                <w:rFonts w:ascii="Arial" w:hAnsi="Arial" w:cs="Arial"/>
                <w:szCs w:val="22"/>
              </w:rPr>
              <w:t>Beskrivelse</w:t>
            </w:r>
          </w:p>
          <w:p w14:paraId="5D6EF1C7" w14:textId="66275402" w:rsidR="00E9055D" w:rsidRDefault="007004F6" w:rsidP="00C00B54">
            <w:pPr>
              <w:pStyle w:val="Tabell"/>
              <w:spacing w:before="60" w:after="60" w:line="22" w:lineRule="atLeast"/>
              <w:rPr>
                <w:rFonts w:ascii="Arial" w:hAnsi="Arial" w:cs="Arial"/>
                <w:szCs w:val="22"/>
              </w:rPr>
            </w:pPr>
            <w:r>
              <w:rPr>
                <w:rFonts w:ascii="Arial" w:hAnsi="Arial" w:cs="Arial"/>
                <w:szCs w:val="22"/>
              </w:rPr>
              <w:t>Oppgi priser i Bilag 2 Prisskjema</w:t>
            </w:r>
          </w:p>
          <w:p w14:paraId="6F9348CA" w14:textId="2DDAF690" w:rsidR="007004F6" w:rsidRPr="00C00B54" w:rsidRDefault="007004F6" w:rsidP="00C00B54">
            <w:pPr>
              <w:pStyle w:val="Tabell"/>
              <w:spacing w:before="60" w:after="60" w:line="22" w:lineRule="atLeast"/>
              <w:rPr>
                <w:rFonts w:ascii="Arial" w:hAnsi="Arial" w:cs="Arial"/>
                <w:szCs w:val="22"/>
              </w:rPr>
            </w:pPr>
          </w:p>
        </w:tc>
        <w:tc>
          <w:tcPr>
            <w:tcW w:w="148" w:type="pct"/>
            <w:tcBorders>
              <w:top w:val="single" w:sz="4" w:space="0" w:color="000000" w:themeColor="text1"/>
              <w:left w:val="single" w:sz="4" w:space="0" w:color="000000" w:themeColor="text1"/>
              <w:bottom w:val="single" w:sz="4" w:space="0" w:color="000000" w:themeColor="text1"/>
            </w:tcBorders>
          </w:tcPr>
          <w:p w14:paraId="005C5337" w14:textId="021AB922" w:rsidR="00E9055D" w:rsidRPr="00C00B54" w:rsidRDefault="00E9055D" w:rsidP="00C00B54">
            <w:pPr>
              <w:pStyle w:val="Tabell"/>
              <w:spacing w:before="60" w:after="60" w:line="22" w:lineRule="atLeast"/>
              <w:jc w:val="center"/>
              <w:rPr>
                <w:rFonts w:ascii="Arial" w:hAnsi="Arial" w:cs="Arial"/>
                <w:b/>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70F112C2"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99C01" w14:textId="25E82DCD"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57797779" w14:textId="77777777" w:rsidTr="0F1B129B">
        <w:trPr>
          <w:gridAfter w:val="3"/>
          <w:wAfter w:w="2896" w:type="pct"/>
        </w:trPr>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2A177B1" w14:textId="25D545FC" w:rsidR="00E9055D" w:rsidRPr="00C00B54" w:rsidRDefault="00E9055D" w:rsidP="00C00B54">
            <w:pPr>
              <w:snapToGrid w:val="0"/>
              <w:spacing w:before="60" w:after="60" w:line="22" w:lineRule="atLeast"/>
              <w:rPr>
                <w:rFonts w:ascii="Arial" w:hAnsi="Arial" w:cs="Arial"/>
                <w:b/>
                <w:szCs w:val="22"/>
              </w:rPr>
            </w:pPr>
            <w:r w:rsidRPr="00C00B54">
              <w:rPr>
                <w:rFonts w:ascii="Arial" w:hAnsi="Arial" w:cs="Arial"/>
                <w:b/>
                <w:szCs w:val="22"/>
              </w:rPr>
              <w:t>Oppgraderinger og oppdateringer</w:t>
            </w:r>
          </w:p>
        </w:tc>
      </w:tr>
      <w:tr w:rsidR="00E9055D" w:rsidRPr="00C00B54" w14:paraId="192FDCCD"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40EDC5B9" w14:textId="77777777" w:rsidR="00E9055D" w:rsidRPr="00C00B54" w:rsidRDefault="00E9055D"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CC7288A" w14:textId="5EAF532B" w:rsidR="00E9055D" w:rsidRPr="00C00B54" w:rsidRDefault="0091277A" w:rsidP="00C00B54">
            <w:pPr>
              <w:pStyle w:val="Tabell"/>
              <w:spacing w:before="60" w:after="60" w:line="22" w:lineRule="atLeast"/>
              <w:rPr>
                <w:rFonts w:ascii="Arial" w:hAnsi="Arial" w:cs="Arial"/>
                <w:szCs w:val="22"/>
              </w:rPr>
            </w:pPr>
            <w:r>
              <w:rPr>
                <w:rFonts w:ascii="Arial" w:hAnsi="Arial" w:cs="Arial"/>
                <w:szCs w:val="22"/>
              </w:rPr>
              <w:t>Leverandøren</w:t>
            </w:r>
            <w:r w:rsidR="00E9055D" w:rsidRPr="00C00B54">
              <w:rPr>
                <w:rFonts w:ascii="Arial" w:hAnsi="Arial" w:cs="Arial"/>
                <w:szCs w:val="22"/>
              </w:rPr>
              <w:t xml:space="preserve"> skal bekrefte om de har samme oppfatning av begrepene oppgradering og oppdatering</w:t>
            </w:r>
            <w:r w:rsidR="00176247" w:rsidRPr="00C00B54">
              <w:rPr>
                <w:rStyle w:val="FootnoteReference"/>
                <w:rFonts w:ascii="Arial" w:hAnsi="Arial" w:cs="Arial"/>
                <w:szCs w:val="22"/>
              </w:rPr>
              <w:footnoteReference w:id="1"/>
            </w:r>
            <w:r w:rsidR="00E9055D" w:rsidRPr="00C00B54">
              <w:rPr>
                <w:rFonts w:ascii="Arial" w:hAnsi="Arial" w:cs="Arial"/>
                <w:szCs w:val="22"/>
              </w:rPr>
              <w:t>.</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B2A45" w14:textId="18F1E1C4" w:rsidR="00E9055D" w:rsidRPr="00C00B54" w:rsidRDefault="00167DD1" w:rsidP="00C00B54">
            <w:pPr>
              <w:pStyle w:val="Tabell"/>
              <w:spacing w:before="60" w:after="60" w:line="22" w:lineRule="atLeast"/>
              <w:rPr>
                <w:rFonts w:ascii="Arial" w:hAnsi="Arial" w:cs="Arial"/>
                <w:szCs w:val="22"/>
              </w:rPr>
            </w:pPr>
            <w:r>
              <w:rPr>
                <w:rFonts w:ascii="Arial" w:hAnsi="Arial" w:cs="Arial"/>
                <w:szCs w:val="22"/>
              </w:rPr>
              <w:t>Bekreftelse</w:t>
            </w:r>
          </w:p>
        </w:tc>
        <w:tc>
          <w:tcPr>
            <w:tcW w:w="148" w:type="pct"/>
            <w:tcBorders>
              <w:top w:val="single" w:sz="4" w:space="0" w:color="000000" w:themeColor="text1"/>
              <w:left w:val="single" w:sz="4" w:space="0" w:color="000000" w:themeColor="text1"/>
              <w:bottom w:val="single" w:sz="4" w:space="0" w:color="000000" w:themeColor="text1"/>
            </w:tcBorders>
          </w:tcPr>
          <w:p w14:paraId="4D4187E3" w14:textId="27987389" w:rsidR="00E9055D" w:rsidRPr="00C00B54" w:rsidRDefault="00E9055D" w:rsidP="00C00B54">
            <w:pPr>
              <w:pStyle w:val="Tabell"/>
              <w:spacing w:before="60" w:after="60" w:line="22" w:lineRule="atLeast"/>
              <w:jc w:val="center"/>
              <w:rPr>
                <w:rFonts w:ascii="Arial" w:hAnsi="Arial" w:cs="Arial"/>
                <w:bCs/>
                <w:szCs w:val="22"/>
              </w:rPr>
            </w:pPr>
            <w:r w:rsidRPr="00C00B54">
              <w:rPr>
                <w:rFonts w:ascii="Arial" w:hAnsi="Arial" w:cs="Arial"/>
                <w:bCs/>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6606DBD1"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BBE4A" w14:textId="77777777" w:rsidR="00E9055D" w:rsidRPr="00AE26AA" w:rsidRDefault="00E9055D" w:rsidP="00C00B54">
            <w:pPr>
              <w:pStyle w:val="Tabell"/>
              <w:spacing w:before="60" w:after="60" w:line="22" w:lineRule="atLeast"/>
              <w:rPr>
                <w:rFonts w:ascii="Arial" w:hAnsi="Arial" w:cs="Arial"/>
                <w:color w:val="0070C0"/>
                <w:szCs w:val="22"/>
              </w:rPr>
            </w:pPr>
          </w:p>
        </w:tc>
      </w:tr>
      <w:tr w:rsidR="00E9055D" w:rsidRPr="00C00B54" w14:paraId="0B100940"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4252CA30" w14:textId="77777777" w:rsidR="00E9055D" w:rsidRPr="00C00B54" w:rsidRDefault="00E9055D"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7D2370B8" w14:textId="0BC3B95E" w:rsidR="00E9055D" w:rsidRPr="00C00B54" w:rsidRDefault="0091277A" w:rsidP="00C00B54">
            <w:pPr>
              <w:pStyle w:val="Tabell"/>
              <w:spacing w:before="60" w:after="60" w:line="22" w:lineRule="atLeast"/>
              <w:rPr>
                <w:rFonts w:ascii="Arial" w:hAnsi="Arial" w:cs="Arial"/>
                <w:szCs w:val="22"/>
              </w:rPr>
            </w:pPr>
            <w:r>
              <w:rPr>
                <w:rFonts w:ascii="Arial" w:hAnsi="Arial" w:cs="Arial"/>
                <w:szCs w:val="22"/>
              </w:rPr>
              <w:t>Leverandøren</w:t>
            </w:r>
            <w:r w:rsidR="00E9055D" w:rsidRPr="00C00B54">
              <w:rPr>
                <w:rFonts w:ascii="Arial" w:hAnsi="Arial" w:cs="Arial"/>
                <w:szCs w:val="22"/>
              </w:rPr>
              <w:t xml:space="preserve"> skal beskrive hvilke rutiner firma har for oppgraderinger av maskinvare.</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84884" w14:textId="0D0E3AE1" w:rsidR="00E9055D" w:rsidRPr="00C00B54" w:rsidRDefault="0BDE0C88" w:rsidP="00C00B54">
            <w:pPr>
              <w:pStyle w:val="Tabell"/>
              <w:spacing w:before="60" w:after="60" w:line="22" w:lineRule="atLeast"/>
              <w:rPr>
                <w:rFonts w:ascii="Arial" w:hAnsi="Arial" w:cs="Arial"/>
                <w:szCs w:val="22"/>
              </w:rPr>
            </w:pPr>
            <w:r w:rsidRPr="00C00B54">
              <w:rPr>
                <w:rFonts w:ascii="Arial" w:hAnsi="Arial" w:cs="Arial"/>
                <w:szCs w:val="22"/>
              </w:rPr>
              <w:t>B</w:t>
            </w:r>
            <w:r w:rsidR="008D66EE" w:rsidRPr="00C00B54">
              <w:rPr>
                <w:rFonts w:ascii="Arial" w:hAnsi="Arial" w:cs="Arial"/>
                <w:szCs w:val="22"/>
              </w:rPr>
              <w:t>eskriv</w:t>
            </w:r>
            <w:r w:rsidR="00167DD1">
              <w:rPr>
                <w:rFonts w:ascii="Arial" w:hAnsi="Arial" w:cs="Arial"/>
                <w:szCs w:val="22"/>
              </w:rPr>
              <w:t>else</w:t>
            </w:r>
          </w:p>
        </w:tc>
        <w:tc>
          <w:tcPr>
            <w:tcW w:w="148" w:type="pct"/>
            <w:tcBorders>
              <w:top w:val="single" w:sz="4" w:space="0" w:color="000000" w:themeColor="text1"/>
              <w:left w:val="single" w:sz="4" w:space="0" w:color="000000" w:themeColor="text1"/>
              <w:bottom w:val="single" w:sz="4" w:space="0" w:color="000000" w:themeColor="text1"/>
            </w:tcBorders>
          </w:tcPr>
          <w:p w14:paraId="79F2CB96" w14:textId="5672EFD4" w:rsidR="00E9055D" w:rsidRPr="00C00B54" w:rsidRDefault="2BF092E5" w:rsidP="00C00B54">
            <w:pPr>
              <w:pStyle w:val="Tabell"/>
              <w:spacing w:before="60" w:after="60" w:line="22" w:lineRule="atLeast"/>
              <w:jc w:val="center"/>
              <w:rPr>
                <w:rFonts w:ascii="Arial" w:hAnsi="Arial" w:cs="Arial"/>
                <w:szCs w:val="22"/>
              </w:rPr>
            </w:pPr>
            <w:r w:rsidRPr="00C00B54">
              <w:rPr>
                <w:rFonts w:ascii="Arial" w:hAnsi="Arial" w:cs="Arial"/>
                <w:szCs w:val="22"/>
              </w:rPr>
              <w:t>I</w:t>
            </w:r>
          </w:p>
        </w:tc>
        <w:tc>
          <w:tcPr>
            <w:tcW w:w="180" w:type="pct"/>
            <w:tcBorders>
              <w:top w:val="single" w:sz="4" w:space="0" w:color="000000" w:themeColor="text1"/>
              <w:left w:val="single" w:sz="4" w:space="0" w:color="000000" w:themeColor="text1"/>
              <w:bottom w:val="single" w:sz="4" w:space="0" w:color="000000" w:themeColor="text1"/>
            </w:tcBorders>
          </w:tcPr>
          <w:p w14:paraId="72793F50" w14:textId="77777777" w:rsidR="00E9055D" w:rsidRPr="00AE26AA" w:rsidRDefault="00E9055D"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EC9CA" w14:textId="77777777" w:rsidR="00E9055D" w:rsidRPr="00AE26AA" w:rsidRDefault="00E9055D" w:rsidP="00C00B54">
            <w:pPr>
              <w:pStyle w:val="Tabell"/>
              <w:spacing w:before="60" w:after="60" w:line="22" w:lineRule="atLeast"/>
              <w:rPr>
                <w:rFonts w:ascii="Arial" w:hAnsi="Arial" w:cs="Arial"/>
                <w:color w:val="0070C0"/>
                <w:szCs w:val="22"/>
              </w:rPr>
            </w:pPr>
          </w:p>
        </w:tc>
      </w:tr>
      <w:tr w:rsidR="00581269" w:rsidRPr="00C00B54" w14:paraId="0854709F" w14:textId="77777777" w:rsidTr="0F1B129B">
        <w:trPr>
          <w:gridAfter w:val="3"/>
          <w:wAfter w:w="2896" w:type="pct"/>
          <w:cantSplit/>
        </w:trPr>
        <w:tc>
          <w:tcPr>
            <w:tcW w:w="210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DA905E7" w14:textId="102DEF92" w:rsidR="00581269" w:rsidRPr="00C00B54" w:rsidRDefault="00176247" w:rsidP="00C00B54">
            <w:pPr>
              <w:snapToGrid w:val="0"/>
              <w:spacing w:before="60" w:after="60" w:line="22" w:lineRule="atLeast"/>
              <w:rPr>
                <w:rFonts w:ascii="Arial" w:hAnsi="Arial" w:cs="Arial"/>
                <w:b/>
                <w:szCs w:val="22"/>
              </w:rPr>
            </w:pPr>
            <w:r w:rsidRPr="00C00B54">
              <w:rPr>
                <w:rFonts w:ascii="Arial" w:hAnsi="Arial" w:cs="Arial"/>
                <w:b/>
                <w:szCs w:val="22"/>
              </w:rPr>
              <w:t>Krav til dokumentasjon</w:t>
            </w:r>
          </w:p>
        </w:tc>
      </w:tr>
      <w:tr w:rsidR="00581269" w:rsidRPr="00C00B54" w14:paraId="2FB3986E" w14:textId="77777777" w:rsidTr="0F1B129B">
        <w:trPr>
          <w:gridAfter w:val="3"/>
          <w:wAfter w:w="2896" w:type="pct"/>
        </w:trPr>
        <w:tc>
          <w:tcPr>
            <w:tcW w:w="134" w:type="pct"/>
            <w:tcBorders>
              <w:top w:val="single" w:sz="4" w:space="0" w:color="000000" w:themeColor="text1"/>
              <w:left w:val="single" w:sz="4" w:space="0" w:color="000000" w:themeColor="text1"/>
              <w:bottom w:val="single" w:sz="4" w:space="0" w:color="000000" w:themeColor="text1"/>
            </w:tcBorders>
          </w:tcPr>
          <w:p w14:paraId="5E0334C3" w14:textId="77777777" w:rsidR="00581269" w:rsidRPr="00C00B54" w:rsidRDefault="00581269" w:rsidP="00DD5351">
            <w:pPr>
              <w:pStyle w:val="Heading2"/>
              <w:spacing w:before="60" w:after="60" w:line="264" w:lineRule="auto"/>
              <w:ind w:left="0" w:firstLine="0"/>
              <w:rPr>
                <w:rFonts w:ascii="Arial" w:hAnsi="Arial"/>
                <w:sz w:val="22"/>
                <w:szCs w:val="22"/>
              </w:rPr>
            </w:pPr>
          </w:p>
        </w:tc>
        <w:tc>
          <w:tcPr>
            <w:tcW w:w="534" w:type="pct"/>
            <w:tcBorders>
              <w:top w:val="single" w:sz="4" w:space="0" w:color="000000" w:themeColor="text1"/>
              <w:left w:val="single" w:sz="4" w:space="0" w:color="000000" w:themeColor="text1"/>
              <w:bottom w:val="single" w:sz="4" w:space="0" w:color="000000" w:themeColor="text1"/>
            </w:tcBorders>
          </w:tcPr>
          <w:p w14:paraId="09124984" w14:textId="77777777" w:rsidR="00DD5351" w:rsidRDefault="009F0276" w:rsidP="00C00B54">
            <w:pPr>
              <w:pStyle w:val="Tabell"/>
              <w:spacing w:before="60" w:after="60" w:line="22" w:lineRule="atLeast"/>
              <w:rPr>
                <w:rFonts w:ascii="Arial" w:hAnsi="Arial" w:cs="Arial"/>
                <w:szCs w:val="22"/>
              </w:rPr>
            </w:pPr>
            <w:r w:rsidRPr="00C00B54">
              <w:rPr>
                <w:rFonts w:ascii="Arial" w:hAnsi="Arial" w:cs="Arial"/>
                <w:szCs w:val="22"/>
              </w:rPr>
              <w:t xml:space="preserve">Følgende dokumentasjon skal leveres </w:t>
            </w:r>
            <w:r w:rsidRPr="00DD5351">
              <w:rPr>
                <w:rFonts w:ascii="Arial" w:hAnsi="Arial" w:cs="Arial"/>
                <w:szCs w:val="22"/>
                <w:u w:val="single"/>
              </w:rPr>
              <w:t>sammen med tilbudet</w:t>
            </w:r>
            <w:r w:rsidRPr="00C00B54">
              <w:rPr>
                <w:rFonts w:ascii="Arial" w:hAnsi="Arial" w:cs="Arial"/>
                <w:szCs w:val="22"/>
              </w:rPr>
              <w:t>:</w:t>
            </w:r>
          </w:p>
          <w:p w14:paraId="7ECDC955" w14:textId="77777777" w:rsidR="00581269" w:rsidRDefault="00581269" w:rsidP="00DD5351">
            <w:pPr>
              <w:pStyle w:val="Tabell"/>
              <w:numPr>
                <w:ilvl w:val="0"/>
                <w:numId w:val="22"/>
              </w:numPr>
              <w:spacing w:before="60" w:after="60" w:line="22" w:lineRule="atLeast"/>
              <w:rPr>
                <w:rFonts w:ascii="Arial" w:hAnsi="Arial" w:cs="Arial"/>
                <w:szCs w:val="22"/>
              </w:rPr>
            </w:pPr>
            <w:r w:rsidRPr="00C00B54">
              <w:rPr>
                <w:rFonts w:ascii="Arial" w:hAnsi="Arial" w:cs="Arial"/>
                <w:szCs w:val="22"/>
              </w:rPr>
              <w:t>Plan og beskrivelse av brukervedlikehold</w:t>
            </w:r>
          </w:p>
          <w:p w14:paraId="63B8B497" w14:textId="77777777" w:rsidR="00DD5351" w:rsidRDefault="00DD5351" w:rsidP="00DD5351">
            <w:pPr>
              <w:pStyle w:val="Tabell"/>
              <w:numPr>
                <w:ilvl w:val="0"/>
                <w:numId w:val="22"/>
              </w:numPr>
              <w:spacing w:before="60" w:after="60" w:line="22" w:lineRule="atLeast"/>
              <w:rPr>
                <w:rFonts w:ascii="Arial" w:hAnsi="Arial" w:cs="Arial"/>
                <w:szCs w:val="22"/>
              </w:rPr>
            </w:pPr>
            <w:r w:rsidRPr="00C00B54">
              <w:rPr>
                <w:rFonts w:ascii="Arial" w:hAnsi="Arial" w:cs="Arial"/>
                <w:szCs w:val="22"/>
              </w:rPr>
              <w:t>Kopi av godkjenning/sertifisering/registrering</w:t>
            </w:r>
          </w:p>
          <w:p w14:paraId="3C0C0C09" w14:textId="646313A9" w:rsidR="00DD5351" w:rsidRPr="00C00B54" w:rsidRDefault="00DD5351" w:rsidP="00DD5351">
            <w:pPr>
              <w:pStyle w:val="Tabell"/>
              <w:numPr>
                <w:ilvl w:val="0"/>
                <w:numId w:val="22"/>
              </w:numPr>
              <w:spacing w:before="60" w:after="60" w:line="22" w:lineRule="atLeast"/>
              <w:rPr>
                <w:rFonts w:ascii="Arial" w:hAnsi="Arial" w:cs="Arial"/>
                <w:szCs w:val="22"/>
              </w:rPr>
            </w:pPr>
            <w:r w:rsidRPr="00C00B54">
              <w:rPr>
                <w:rFonts w:ascii="Arial" w:hAnsi="Arial" w:cs="Arial"/>
                <w:szCs w:val="22"/>
              </w:rPr>
              <w:t>Liste over anbefalt reservedelslager hos Kunde.</w:t>
            </w:r>
          </w:p>
        </w:tc>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67E07" w14:textId="6E1677E5" w:rsidR="00581269" w:rsidRPr="00C00B54" w:rsidRDefault="00643D81" w:rsidP="00C00B54">
            <w:pPr>
              <w:pStyle w:val="Tabell"/>
              <w:spacing w:before="60" w:after="60" w:line="22" w:lineRule="atLeast"/>
              <w:rPr>
                <w:rFonts w:ascii="Arial" w:hAnsi="Arial" w:cs="Arial"/>
                <w:szCs w:val="22"/>
              </w:rPr>
            </w:pPr>
            <w:r>
              <w:rPr>
                <w:rFonts w:ascii="Arial" w:hAnsi="Arial" w:cs="Arial"/>
                <w:szCs w:val="22"/>
              </w:rPr>
              <w:t>Dokumentasjon som beskrevet</w:t>
            </w:r>
          </w:p>
        </w:tc>
        <w:tc>
          <w:tcPr>
            <w:tcW w:w="148" w:type="pct"/>
            <w:tcBorders>
              <w:top w:val="single" w:sz="4" w:space="0" w:color="000000" w:themeColor="text1"/>
              <w:left w:val="single" w:sz="4" w:space="0" w:color="000000" w:themeColor="text1"/>
              <w:bottom w:val="single" w:sz="4" w:space="0" w:color="000000" w:themeColor="text1"/>
            </w:tcBorders>
          </w:tcPr>
          <w:p w14:paraId="068D9455" w14:textId="68D69476" w:rsidR="00581269" w:rsidRPr="00C00B54" w:rsidRDefault="00581269" w:rsidP="00C00B54">
            <w:pPr>
              <w:pStyle w:val="Tabell"/>
              <w:spacing w:before="60" w:after="60" w:line="22" w:lineRule="atLeast"/>
              <w:jc w:val="center"/>
              <w:rPr>
                <w:rFonts w:ascii="Arial" w:hAnsi="Arial" w:cs="Arial"/>
                <w:bCs/>
                <w:szCs w:val="22"/>
              </w:rPr>
            </w:pPr>
            <w:r w:rsidRPr="00C00B54">
              <w:rPr>
                <w:rFonts w:ascii="Arial" w:hAnsi="Arial" w:cs="Arial"/>
                <w:bCs/>
                <w:szCs w:val="22"/>
              </w:rPr>
              <w:t>A</w:t>
            </w:r>
          </w:p>
        </w:tc>
        <w:tc>
          <w:tcPr>
            <w:tcW w:w="180" w:type="pct"/>
            <w:tcBorders>
              <w:top w:val="single" w:sz="4" w:space="0" w:color="000000" w:themeColor="text1"/>
              <w:left w:val="single" w:sz="4" w:space="0" w:color="000000" w:themeColor="text1"/>
              <w:bottom w:val="single" w:sz="4" w:space="0" w:color="000000" w:themeColor="text1"/>
            </w:tcBorders>
          </w:tcPr>
          <w:p w14:paraId="008046CB" w14:textId="77777777" w:rsidR="00581269" w:rsidRPr="00AE26AA" w:rsidRDefault="00581269" w:rsidP="00C00B54">
            <w:pPr>
              <w:pStyle w:val="Tabell"/>
              <w:spacing w:before="60" w:after="60" w:line="22" w:lineRule="atLeast"/>
              <w:rPr>
                <w:rFonts w:ascii="Arial" w:hAnsi="Arial" w:cs="Arial"/>
                <w:color w:val="0070C0"/>
                <w:szCs w:val="22"/>
              </w:rPr>
            </w:pPr>
          </w:p>
        </w:tc>
        <w:tc>
          <w:tcPr>
            <w:tcW w:w="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878EA" w14:textId="6F028858" w:rsidR="00581269" w:rsidRPr="00AE26AA" w:rsidRDefault="00581269" w:rsidP="00C00B54">
            <w:pPr>
              <w:pStyle w:val="Tabell"/>
              <w:spacing w:before="60" w:after="60" w:line="22" w:lineRule="atLeast"/>
              <w:rPr>
                <w:rFonts w:ascii="Arial" w:hAnsi="Arial" w:cs="Arial"/>
                <w:color w:val="0070C0"/>
                <w:szCs w:val="22"/>
              </w:rPr>
            </w:pPr>
          </w:p>
        </w:tc>
      </w:tr>
    </w:tbl>
    <w:p w14:paraId="2A41A672" w14:textId="77777777" w:rsidR="004E55EA" w:rsidRPr="0042751F" w:rsidRDefault="004E55EA" w:rsidP="004E55EA">
      <w:pPr>
        <w:rPr>
          <w:rFonts w:ascii="Arial" w:hAnsi="Arial" w:cs="Arial"/>
        </w:rPr>
      </w:pPr>
    </w:p>
    <w:p w14:paraId="27FD2912" w14:textId="77777777" w:rsidR="008F7E63" w:rsidRPr="0042751F" w:rsidRDefault="008F7E63" w:rsidP="004E55EA">
      <w:pPr>
        <w:rPr>
          <w:rFonts w:ascii="Arial" w:hAnsi="Arial" w:cs="Arial"/>
        </w:rPr>
      </w:pPr>
    </w:p>
    <w:p w14:paraId="595BDB08" w14:textId="77777777" w:rsidR="00A9649D" w:rsidRDefault="00A9649D">
      <w:pPr>
        <w:widowControl/>
        <w:spacing w:line="240" w:lineRule="auto"/>
        <w:jc w:val="left"/>
        <w:rPr>
          <w:rFonts w:ascii="Arial" w:hAnsi="Arial" w:cs="Arial"/>
          <w:b/>
          <w:bCs/>
          <w:sz w:val="32"/>
          <w:szCs w:val="32"/>
        </w:rPr>
      </w:pPr>
      <w:r>
        <w:rPr>
          <w:rFonts w:ascii="Arial" w:hAnsi="Arial"/>
        </w:rPr>
        <w:br w:type="page"/>
      </w:r>
    </w:p>
    <w:p w14:paraId="304A1BB8" w14:textId="2B363354" w:rsidR="004E55EA" w:rsidRDefault="00DA2759" w:rsidP="009E316C">
      <w:pPr>
        <w:pStyle w:val="Heading1"/>
        <w:widowControl/>
        <w:spacing w:after="60" w:line="240" w:lineRule="auto"/>
        <w:jc w:val="left"/>
        <w:rPr>
          <w:rFonts w:ascii="Arial" w:hAnsi="Arial"/>
        </w:rPr>
      </w:pPr>
      <w:bookmarkStart w:id="12" w:name="_Toc230352867"/>
      <w:r>
        <w:rPr>
          <w:rFonts w:ascii="Arial" w:hAnsi="Arial"/>
        </w:rPr>
        <w:t>Krav til klima og m</w:t>
      </w:r>
      <w:r w:rsidR="004E55EA" w:rsidRPr="0042751F">
        <w:rPr>
          <w:rFonts w:ascii="Arial" w:hAnsi="Arial"/>
        </w:rPr>
        <w:t>iljø</w:t>
      </w:r>
      <w:bookmarkEnd w:id="12"/>
    </w:p>
    <w:p w14:paraId="1E9A2CA2" w14:textId="77777777" w:rsidR="009E316C" w:rsidRPr="009E316C" w:rsidRDefault="009E316C" w:rsidP="009E316C"/>
    <w:tbl>
      <w:tblPr>
        <w:tblpPr w:leftFromText="141" w:rightFromText="141" w:vertAnchor="text" w:tblpY="1"/>
        <w:tblOverlap w:val="never"/>
        <w:tblW w:w="5000" w:type="pct"/>
        <w:tblLayout w:type="fixed"/>
        <w:tblLook w:val="0000" w:firstRow="0" w:lastRow="0" w:firstColumn="0" w:lastColumn="0" w:noHBand="0" w:noVBand="0"/>
      </w:tblPr>
      <w:tblGrid>
        <w:gridCol w:w="847"/>
        <w:gridCol w:w="3370"/>
        <w:gridCol w:w="1875"/>
        <w:gridCol w:w="993"/>
        <w:gridCol w:w="1131"/>
        <w:gridCol w:w="5062"/>
      </w:tblGrid>
      <w:tr w:rsidR="004E55EA" w:rsidRPr="0042751F" w14:paraId="68E8F965" w14:textId="77777777" w:rsidTr="009E316C">
        <w:trPr>
          <w:cantSplit/>
          <w:tblHeader/>
        </w:trPr>
        <w:tc>
          <w:tcPr>
            <w:tcW w:w="2668" w:type="pct"/>
            <w:gridSpan w:val="4"/>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61632B1" w14:textId="77777777" w:rsidR="004E55EA" w:rsidRPr="0042751F" w:rsidRDefault="004E55EA" w:rsidP="009E316C">
            <w:pPr>
              <w:snapToGrid w:val="0"/>
              <w:spacing w:before="60" w:after="60" w:line="22" w:lineRule="atLeast"/>
              <w:rPr>
                <w:rFonts w:ascii="Arial" w:hAnsi="Arial" w:cs="Arial"/>
                <w:b/>
                <w:szCs w:val="22"/>
              </w:rPr>
            </w:pPr>
            <w:bookmarkStart w:id="13" w:name="_Toc377126067"/>
            <w:bookmarkStart w:id="14" w:name="_Toc377126068"/>
            <w:bookmarkStart w:id="15" w:name="_Toc377126069"/>
            <w:bookmarkEnd w:id="13"/>
            <w:bookmarkEnd w:id="14"/>
            <w:bookmarkEnd w:id="15"/>
            <w:r w:rsidRPr="0042751F">
              <w:rPr>
                <w:rFonts w:ascii="Arial" w:hAnsi="Arial" w:cs="Arial"/>
                <w:b/>
                <w:szCs w:val="22"/>
              </w:rPr>
              <w:t>Kundens krav</w:t>
            </w:r>
          </w:p>
        </w:tc>
        <w:tc>
          <w:tcPr>
            <w:tcW w:w="233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3CA389C4"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Leverandørens besvarelse</w:t>
            </w:r>
          </w:p>
        </w:tc>
      </w:tr>
      <w:tr w:rsidR="004E55EA" w:rsidRPr="0042751F" w14:paraId="753662A5" w14:textId="77777777" w:rsidTr="009E316C">
        <w:trPr>
          <w:cantSplit/>
          <w:tblHeader/>
        </w:trPr>
        <w:tc>
          <w:tcPr>
            <w:tcW w:w="31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CB485B0"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Nr.</w:t>
            </w:r>
          </w:p>
        </w:tc>
        <w:tc>
          <w:tcPr>
            <w:tcW w:w="1269"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4797D4A"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Beskrivelse</w:t>
            </w: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3C85D3F"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Type dokumentasjon</w:t>
            </w:r>
          </w:p>
        </w:tc>
        <w:tc>
          <w:tcPr>
            <w:tcW w:w="374" w:type="pct"/>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38ADF9CD"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Type krav</w:t>
            </w:r>
          </w:p>
          <w:p w14:paraId="055504FE" w14:textId="77777777" w:rsidR="004E55EA" w:rsidRPr="0042751F" w:rsidRDefault="004E55EA" w:rsidP="009E316C">
            <w:pPr>
              <w:spacing w:before="60" w:after="60" w:line="22" w:lineRule="atLeast"/>
              <w:rPr>
                <w:rFonts w:ascii="Arial" w:hAnsi="Arial" w:cs="Arial"/>
                <w:b/>
                <w:szCs w:val="22"/>
              </w:rPr>
            </w:pPr>
          </w:p>
        </w:tc>
        <w:tc>
          <w:tcPr>
            <w:tcW w:w="426" w:type="pct"/>
            <w:tcBorders>
              <w:top w:val="single" w:sz="4" w:space="0" w:color="000000" w:themeColor="text1"/>
              <w:left w:val="single" w:sz="4" w:space="0" w:color="000000" w:themeColor="text1"/>
              <w:bottom w:val="single" w:sz="4" w:space="0" w:color="000000" w:themeColor="text1"/>
            </w:tcBorders>
            <w:shd w:val="clear" w:color="auto" w:fill="FFF2CC"/>
          </w:tcPr>
          <w:p w14:paraId="29AD3DBF"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Tilbys</w:t>
            </w:r>
          </w:p>
          <w:p w14:paraId="76268813" w14:textId="4B3FDFD0" w:rsidR="004E55EA" w:rsidRPr="0042751F" w:rsidRDefault="004E55EA" w:rsidP="009E316C">
            <w:pPr>
              <w:spacing w:before="60" w:after="60" w:line="22" w:lineRule="atLeast"/>
              <w:rPr>
                <w:rFonts w:ascii="Arial" w:hAnsi="Arial" w:cs="Arial"/>
                <w:b/>
                <w:szCs w:val="22"/>
              </w:rPr>
            </w:pPr>
            <w:r w:rsidRPr="0042751F">
              <w:rPr>
                <w:rFonts w:ascii="Arial" w:hAnsi="Arial" w:cs="Arial"/>
                <w:b/>
                <w:szCs w:val="22"/>
              </w:rPr>
              <w:t>(Ja/Nei/</w:t>
            </w:r>
            <w:r w:rsidR="002E305B">
              <w:rPr>
                <w:rFonts w:ascii="Arial" w:hAnsi="Arial" w:cs="Arial"/>
                <w:b/>
                <w:szCs w:val="22"/>
              </w:rPr>
              <w:t xml:space="preserve"> </w:t>
            </w:r>
            <w:r w:rsidRPr="0042751F">
              <w:rPr>
                <w:rFonts w:ascii="Arial" w:hAnsi="Arial" w:cs="Arial"/>
                <w:b/>
                <w:szCs w:val="22"/>
              </w:rPr>
              <w:t>Delvis)</w:t>
            </w:r>
          </w:p>
        </w:tc>
        <w:tc>
          <w:tcPr>
            <w:tcW w:w="19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cPr>
          <w:p w14:paraId="3F3F29E1" w14:textId="77777777" w:rsidR="004E55EA" w:rsidRPr="0042751F" w:rsidRDefault="004E55EA" w:rsidP="009E316C">
            <w:pPr>
              <w:snapToGrid w:val="0"/>
              <w:spacing w:before="60" w:after="60" w:line="22" w:lineRule="atLeast"/>
              <w:rPr>
                <w:rFonts w:ascii="Arial" w:hAnsi="Arial" w:cs="Arial"/>
                <w:b/>
                <w:szCs w:val="22"/>
              </w:rPr>
            </w:pPr>
            <w:r w:rsidRPr="0042751F">
              <w:rPr>
                <w:rFonts w:ascii="Arial" w:hAnsi="Arial" w:cs="Arial"/>
                <w:b/>
                <w:szCs w:val="22"/>
              </w:rPr>
              <w:t xml:space="preserve">Løsningsbeskrivelse </w:t>
            </w:r>
          </w:p>
        </w:tc>
      </w:tr>
      <w:tr w:rsidR="00AE44A8" w14:paraId="61D732D1" w14:textId="77777777" w:rsidTr="009E316C">
        <w:trPr>
          <w:cantSplit/>
          <w:trHeight w:val="300"/>
        </w:trPr>
        <w:tc>
          <w:tcPr>
            <w:tcW w:w="319" w:type="pct"/>
            <w:tcBorders>
              <w:top w:val="single" w:sz="4" w:space="0" w:color="000000" w:themeColor="text1"/>
              <w:left w:val="single" w:sz="4" w:space="0" w:color="000000" w:themeColor="text1"/>
              <w:bottom w:val="single" w:sz="4" w:space="0" w:color="000000" w:themeColor="text1"/>
            </w:tcBorders>
          </w:tcPr>
          <w:p w14:paraId="7FBA7E31" w14:textId="77777777" w:rsidR="00AE44A8" w:rsidRPr="00DA2759" w:rsidRDefault="00AE44A8" w:rsidP="009E316C">
            <w:pPr>
              <w:pStyle w:val="Heading2"/>
              <w:spacing w:before="60" w:after="60" w:line="22" w:lineRule="atLeast"/>
              <w:ind w:left="0" w:firstLine="0"/>
              <w:rPr>
                <w:rFonts w:ascii="Arial" w:hAnsi="Arial"/>
                <w:sz w:val="22"/>
                <w:szCs w:val="22"/>
              </w:rPr>
            </w:pPr>
          </w:p>
        </w:tc>
        <w:tc>
          <w:tcPr>
            <w:tcW w:w="1269" w:type="pct"/>
            <w:tcBorders>
              <w:top w:val="single" w:sz="4" w:space="0" w:color="000000" w:themeColor="text1"/>
              <w:left w:val="single" w:sz="4" w:space="0" w:color="000000" w:themeColor="text1"/>
              <w:bottom w:val="single" w:sz="4" w:space="0" w:color="000000" w:themeColor="text1"/>
            </w:tcBorders>
          </w:tcPr>
          <w:p w14:paraId="5262D6E4" w14:textId="3C15C210" w:rsidR="006B0CF9" w:rsidRPr="006B0CF9" w:rsidRDefault="00405DD7" w:rsidP="006B0CF9">
            <w:pPr>
              <w:pStyle w:val="Tabell"/>
              <w:spacing w:before="60" w:after="60" w:line="22" w:lineRule="atLeast"/>
              <w:rPr>
                <w:rFonts w:ascii="Arial" w:hAnsi="Arial" w:cs="Arial"/>
                <w:szCs w:val="22"/>
              </w:rPr>
            </w:pPr>
            <w:r>
              <w:rPr>
                <w:rFonts w:ascii="Arial" w:hAnsi="Arial" w:cs="Arial"/>
                <w:szCs w:val="22"/>
              </w:rPr>
              <w:t>T</w:t>
            </w:r>
            <w:r w:rsidR="006B0CF9" w:rsidRPr="006B0CF9">
              <w:rPr>
                <w:rFonts w:ascii="Arial" w:hAnsi="Arial" w:cs="Arial"/>
                <w:szCs w:val="22"/>
              </w:rPr>
              <w:t>ilbudt HPLC</w:t>
            </w:r>
            <w:r w:rsidR="006B0CF9" w:rsidRPr="006B0CF9">
              <w:rPr>
                <w:rFonts w:ascii="Cambria Math" w:hAnsi="Cambria Math" w:cs="Cambria Math"/>
                <w:szCs w:val="22"/>
              </w:rPr>
              <w:t>‑</w:t>
            </w:r>
            <w:r w:rsidR="006B0CF9" w:rsidRPr="006B0CF9">
              <w:rPr>
                <w:rFonts w:ascii="Arial" w:hAnsi="Arial" w:cs="Arial"/>
                <w:szCs w:val="22"/>
              </w:rPr>
              <w:t xml:space="preserve">løsning </w:t>
            </w:r>
            <w:r>
              <w:rPr>
                <w:rFonts w:ascii="Arial" w:hAnsi="Arial" w:cs="Arial"/>
                <w:szCs w:val="22"/>
              </w:rPr>
              <w:t xml:space="preserve">bør </w:t>
            </w:r>
            <w:r w:rsidR="006B0CF9" w:rsidRPr="006B0CF9">
              <w:rPr>
                <w:rFonts w:ascii="Arial" w:hAnsi="Arial" w:cs="Arial"/>
                <w:szCs w:val="22"/>
              </w:rPr>
              <w:t>bidra til lavest mulig klima- og miljøbelastning i et livsløpsperspektiv.</w:t>
            </w:r>
          </w:p>
          <w:p w14:paraId="34DAD926" w14:textId="77777777" w:rsidR="006B0CF9" w:rsidRPr="006B0CF9" w:rsidRDefault="006B0CF9" w:rsidP="006B0CF9">
            <w:pPr>
              <w:pStyle w:val="Tabell"/>
              <w:spacing w:before="60" w:after="60" w:line="22" w:lineRule="atLeast"/>
              <w:rPr>
                <w:rFonts w:ascii="Arial" w:hAnsi="Arial" w:cs="Arial"/>
                <w:szCs w:val="22"/>
              </w:rPr>
            </w:pPr>
          </w:p>
          <w:p w14:paraId="2668BB56" w14:textId="4B2D234C" w:rsidR="006B0CF9" w:rsidRPr="006B0CF9" w:rsidRDefault="006B0CF9" w:rsidP="006B0CF9">
            <w:pPr>
              <w:pStyle w:val="Tabell"/>
              <w:spacing w:before="60" w:after="60" w:line="22" w:lineRule="atLeast"/>
              <w:rPr>
                <w:rFonts w:ascii="Arial" w:hAnsi="Arial" w:cs="Arial"/>
                <w:szCs w:val="22"/>
              </w:rPr>
            </w:pPr>
            <w:r w:rsidRPr="006B0CF9">
              <w:rPr>
                <w:rFonts w:ascii="Arial" w:hAnsi="Arial" w:cs="Arial"/>
                <w:szCs w:val="22"/>
              </w:rPr>
              <w:t>Besvarelsen bør som minimum omtale:</w:t>
            </w:r>
          </w:p>
          <w:p w14:paraId="1AE79DC6" w14:textId="77777777" w:rsidR="006B0CF9" w:rsidRPr="006B0CF9" w:rsidRDefault="006B0CF9" w:rsidP="006B0CF9">
            <w:pPr>
              <w:pStyle w:val="Tabell"/>
              <w:numPr>
                <w:ilvl w:val="0"/>
                <w:numId w:val="42"/>
              </w:numPr>
              <w:spacing w:before="60" w:after="60" w:line="22" w:lineRule="atLeast"/>
              <w:ind w:left="459"/>
              <w:rPr>
                <w:rFonts w:ascii="Arial" w:hAnsi="Arial" w:cs="Arial"/>
                <w:szCs w:val="22"/>
              </w:rPr>
            </w:pPr>
            <w:r w:rsidRPr="006B0CF9">
              <w:rPr>
                <w:rFonts w:ascii="Arial" w:hAnsi="Arial" w:cs="Arial"/>
                <w:szCs w:val="22"/>
              </w:rPr>
              <w:t>Energiforbruk i drift og eventuelle energisparefunksjoner</w:t>
            </w:r>
          </w:p>
          <w:p w14:paraId="429C6C01" w14:textId="77777777" w:rsidR="006B0CF9" w:rsidRPr="006B0CF9" w:rsidRDefault="006B0CF9" w:rsidP="006B0CF9">
            <w:pPr>
              <w:pStyle w:val="Tabell"/>
              <w:numPr>
                <w:ilvl w:val="0"/>
                <w:numId w:val="42"/>
              </w:numPr>
              <w:spacing w:before="60" w:after="60" w:line="22" w:lineRule="atLeast"/>
              <w:ind w:left="459"/>
              <w:rPr>
                <w:rFonts w:ascii="Arial" w:hAnsi="Arial" w:cs="Arial"/>
                <w:szCs w:val="22"/>
              </w:rPr>
            </w:pPr>
            <w:r w:rsidRPr="006B0CF9">
              <w:rPr>
                <w:rFonts w:ascii="Arial" w:hAnsi="Arial" w:cs="Arial"/>
                <w:szCs w:val="22"/>
              </w:rPr>
              <w:t>Tiltak for å redusere bruk av løsemidler og kjemikalier</w:t>
            </w:r>
          </w:p>
          <w:p w14:paraId="05E82940" w14:textId="77777777" w:rsidR="006B0CF9" w:rsidRPr="006B0CF9" w:rsidRDefault="006B0CF9" w:rsidP="006B0CF9">
            <w:pPr>
              <w:pStyle w:val="Tabell"/>
              <w:numPr>
                <w:ilvl w:val="0"/>
                <w:numId w:val="42"/>
              </w:numPr>
              <w:spacing w:before="60" w:after="60" w:line="22" w:lineRule="atLeast"/>
              <w:ind w:left="459"/>
              <w:rPr>
                <w:rFonts w:ascii="Arial" w:hAnsi="Arial" w:cs="Arial"/>
                <w:szCs w:val="22"/>
              </w:rPr>
            </w:pPr>
            <w:r w:rsidRPr="006B0CF9">
              <w:rPr>
                <w:rFonts w:ascii="Arial" w:hAnsi="Arial" w:cs="Arial"/>
                <w:szCs w:val="22"/>
              </w:rPr>
              <w:t>Løsninger for avfallshåndtering og reduksjon av farlig avfall</w:t>
            </w:r>
          </w:p>
          <w:p w14:paraId="36832948" w14:textId="77777777" w:rsidR="006B0CF9" w:rsidRPr="006B0CF9" w:rsidRDefault="006B0CF9" w:rsidP="006B0CF9">
            <w:pPr>
              <w:pStyle w:val="Tabell"/>
              <w:numPr>
                <w:ilvl w:val="0"/>
                <w:numId w:val="42"/>
              </w:numPr>
              <w:spacing w:before="60" w:after="60" w:line="22" w:lineRule="atLeast"/>
              <w:ind w:left="459"/>
              <w:rPr>
                <w:rFonts w:ascii="Arial" w:hAnsi="Arial" w:cs="Arial"/>
                <w:szCs w:val="22"/>
              </w:rPr>
            </w:pPr>
            <w:r w:rsidRPr="006B0CF9">
              <w:rPr>
                <w:rFonts w:ascii="Arial" w:hAnsi="Arial" w:cs="Arial"/>
                <w:szCs w:val="22"/>
              </w:rPr>
              <w:t>Produktets levetid, robusthet og mulighet for oppgradering/reparasjon</w:t>
            </w:r>
          </w:p>
          <w:p w14:paraId="60D38F5D" w14:textId="77777777" w:rsidR="006B0CF9" w:rsidRPr="006B0CF9" w:rsidRDefault="006B0CF9" w:rsidP="006B0CF9">
            <w:pPr>
              <w:pStyle w:val="Tabell"/>
              <w:numPr>
                <w:ilvl w:val="0"/>
                <w:numId w:val="42"/>
              </w:numPr>
              <w:spacing w:before="60" w:after="60" w:line="22" w:lineRule="atLeast"/>
              <w:ind w:left="459"/>
              <w:rPr>
                <w:rFonts w:ascii="Arial" w:hAnsi="Arial" w:cs="Arial"/>
                <w:szCs w:val="22"/>
              </w:rPr>
            </w:pPr>
            <w:r w:rsidRPr="006B0CF9">
              <w:rPr>
                <w:rFonts w:ascii="Arial" w:hAnsi="Arial" w:cs="Arial"/>
                <w:szCs w:val="22"/>
              </w:rPr>
              <w:t>Eventuelle miljøsertifiseringer, klimadata eller dokumentert miljøprestasjon</w:t>
            </w:r>
          </w:p>
          <w:p w14:paraId="2F2FC551" w14:textId="77777777" w:rsidR="006B0CF9" w:rsidRPr="006B0CF9" w:rsidRDefault="006B0CF9" w:rsidP="006B0CF9">
            <w:pPr>
              <w:pStyle w:val="Tabell"/>
              <w:spacing w:before="60" w:after="60" w:line="22" w:lineRule="atLeast"/>
              <w:rPr>
                <w:rFonts w:ascii="Arial" w:hAnsi="Arial" w:cs="Arial"/>
                <w:szCs w:val="22"/>
              </w:rPr>
            </w:pPr>
          </w:p>
          <w:p w14:paraId="4DDAF1E9" w14:textId="77777777" w:rsidR="00AE44A8" w:rsidRDefault="006B0CF9" w:rsidP="006B0CF9">
            <w:pPr>
              <w:pStyle w:val="Tabell"/>
              <w:spacing w:before="60" w:after="60" w:line="22" w:lineRule="atLeast"/>
              <w:rPr>
                <w:rFonts w:ascii="Arial" w:hAnsi="Arial" w:cs="Arial"/>
                <w:szCs w:val="22"/>
              </w:rPr>
            </w:pPr>
            <w:r w:rsidRPr="006B0CF9">
              <w:rPr>
                <w:rFonts w:ascii="Arial" w:hAnsi="Arial" w:cs="Arial"/>
                <w:szCs w:val="22"/>
              </w:rPr>
              <w:t>Leverandøren står fritt til å fremheve andre relevante miljøegenskaper.</w:t>
            </w:r>
          </w:p>
          <w:p w14:paraId="282BFF49" w14:textId="77777777" w:rsidR="004233CB" w:rsidRDefault="004233CB" w:rsidP="006B0CF9">
            <w:pPr>
              <w:pStyle w:val="Tabell"/>
              <w:spacing w:before="60" w:after="60" w:line="22" w:lineRule="atLeast"/>
              <w:rPr>
                <w:rFonts w:ascii="Arial" w:hAnsi="Arial" w:cs="Arial"/>
                <w:szCs w:val="22"/>
              </w:rPr>
            </w:pPr>
          </w:p>
          <w:p w14:paraId="05C03FBC" w14:textId="77777777" w:rsidR="004233CB" w:rsidRPr="004233CB" w:rsidRDefault="004233CB" w:rsidP="004233CB">
            <w:pPr>
              <w:pStyle w:val="Tabell"/>
              <w:spacing w:before="60" w:after="60" w:line="22" w:lineRule="atLeast"/>
              <w:rPr>
                <w:rFonts w:ascii="Arial" w:hAnsi="Arial" w:cs="Arial"/>
                <w:szCs w:val="22"/>
              </w:rPr>
            </w:pPr>
            <w:r w:rsidRPr="004233CB">
              <w:rPr>
                <w:rFonts w:ascii="Arial" w:hAnsi="Arial" w:cs="Arial"/>
                <w:szCs w:val="22"/>
              </w:rPr>
              <w:t>Besvarelsene vil bli vurdert skjønnsmessig basert på:</w:t>
            </w:r>
          </w:p>
          <w:p w14:paraId="3B59BD61" w14:textId="77777777" w:rsidR="004233CB" w:rsidRPr="004233CB" w:rsidRDefault="004233CB" w:rsidP="004233CB">
            <w:pPr>
              <w:pStyle w:val="Tabell"/>
              <w:numPr>
                <w:ilvl w:val="0"/>
                <w:numId w:val="42"/>
              </w:numPr>
              <w:spacing w:before="60" w:after="60" w:line="22" w:lineRule="atLeast"/>
              <w:ind w:left="459"/>
              <w:rPr>
                <w:rFonts w:ascii="Arial" w:hAnsi="Arial" w:cs="Arial"/>
                <w:szCs w:val="22"/>
              </w:rPr>
            </w:pPr>
            <w:r w:rsidRPr="004233CB">
              <w:rPr>
                <w:rFonts w:ascii="Arial" w:hAnsi="Arial" w:cs="Arial"/>
                <w:szCs w:val="22"/>
              </w:rPr>
              <w:t>Grad av dokumentert reduksjon i klima- og miljøbelastning</w:t>
            </w:r>
          </w:p>
          <w:p w14:paraId="7CC300E9" w14:textId="77777777" w:rsidR="004233CB" w:rsidRPr="004233CB" w:rsidRDefault="004233CB" w:rsidP="004233CB">
            <w:pPr>
              <w:pStyle w:val="Tabell"/>
              <w:numPr>
                <w:ilvl w:val="0"/>
                <w:numId w:val="42"/>
              </w:numPr>
              <w:spacing w:before="60" w:after="60" w:line="22" w:lineRule="atLeast"/>
              <w:ind w:left="459"/>
              <w:rPr>
                <w:rFonts w:ascii="Arial" w:hAnsi="Arial" w:cs="Arial"/>
                <w:szCs w:val="22"/>
              </w:rPr>
            </w:pPr>
            <w:r w:rsidRPr="004233CB">
              <w:rPr>
                <w:rFonts w:ascii="Arial" w:hAnsi="Arial" w:cs="Arial"/>
                <w:szCs w:val="22"/>
              </w:rPr>
              <w:t>Relevans og konkretisering av tiltak</w:t>
            </w:r>
          </w:p>
          <w:p w14:paraId="6006E035" w14:textId="77777777" w:rsidR="004233CB" w:rsidRPr="004233CB" w:rsidRDefault="004233CB" w:rsidP="004233CB">
            <w:pPr>
              <w:pStyle w:val="Tabell"/>
              <w:numPr>
                <w:ilvl w:val="0"/>
                <w:numId w:val="42"/>
              </w:numPr>
              <w:spacing w:before="60" w:after="60" w:line="22" w:lineRule="atLeast"/>
              <w:ind w:left="459"/>
              <w:rPr>
                <w:rFonts w:ascii="Arial" w:hAnsi="Arial" w:cs="Arial"/>
                <w:szCs w:val="22"/>
              </w:rPr>
            </w:pPr>
            <w:r w:rsidRPr="004233CB">
              <w:rPr>
                <w:rFonts w:ascii="Arial" w:hAnsi="Arial" w:cs="Arial"/>
                <w:szCs w:val="22"/>
              </w:rPr>
              <w:t>Etterprøvbarhet og kvalitet på dokumentasjon</w:t>
            </w:r>
          </w:p>
          <w:p w14:paraId="30880CC5" w14:textId="153BFD33" w:rsidR="004233CB" w:rsidRPr="004233CB" w:rsidRDefault="004233CB" w:rsidP="004233CB">
            <w:pPr>
              <w:pStyle w:val="Tabell"/>
              <w:numPr>
                <w:ilvl w:val="0"/>
                <w:numId w:val="42"/>
              </w:numPr>
              <w:spacing w:before="60" w:after="60" w:line="22" w:lineRule="atLeast"/>
              <w:ind w:left="459"/>
              <w:rPr>
                <w:rFonts w:ascii="Arial" w:hAnsi="Arial" w:cs="Arial"/>
                <w:szCs w:val="22"/>
              </w:rPr>
            </w:pPr>
            <w:r w:rsidRPr="004233CB">
              <w:rPr>
                <w:rFonts w:ascii="Arial" w:hAnsi="Arial" w:cs="Arial"/>
                <w:szCs w:val="22"/>
              </w:rPr>
              <w:t>Helhetlig livsløpsperspektiv</w:t>
            </w: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43DAE" w14:textId="77777777" w:rsidR="007564D9" w:rsidRPr="007564D9" w:rsidRDefault="007564D9" w:rsidP="007564D9">
            <w:pPr>
              <w:pStyle w:val="Tabell"/>
              <w:spacing w:before="60" w:after="120" w:line="22" w:lineRule="atLeast"/>
              <w:rPr>
                <w:rFonts w:ascii="Arial" w:hAnsi="Arial" w:cs="Arial"/>
                <w:szCs w:val="22"/>
              </w:rPr>
            </w:pPr>
            <w:r w:rsidRPr="007564D9">
              <w:rPr>
                <w:rFonts w:ascii="Arial" w:hAnsi="Arial" w:cs="Arial"/>
                <w:szCs w:val="22"/>
              </w:rPr>
              <w:t>Teknisk dokumentasjon og/eller datablad</w:t>
            </w:r>
          </w:p>
          <w:p w14:paraId="5CDF3777" w14:textId="77777777" w:rsidR="007564D9" w:rsidRPr="007564D9" w:rsidRDefault="007564D9" w:rsidP="007564D9">
            <w:pPr>
              <w:pStyle w:val="Tabell"/>
              <w:spacing w:before="60" w:after="120" w:line="22" w:lineRule="atLeast"/>
              <w:rPr>
                <w:rFonts w:ascii="Arial" w:hAnsi="Arial" w:cs="Arial"/>
                <w:szCs w:val="22"/>
              </w:rPr>
            </w:pPr>
            <w:r w:rsidRPr="007564D9">
              <w:rPr>
                <w:rFonts w:ascii="Arial" w:hAnsi="Arial" w:cs="Arial"/>
                <w:szCs w:val="22"/>
              </w:rPr>
              <w:t>Eventuelle målinger, beregninger eller tredjepartsdokumentasjon</w:t>
            </w:r>
          </w:p>
          <w:p w14:paraId="6E5EBBDA" w14:textId="7A5FC8B6" w:rsidR="00AE44A8" w:rsidRPr="002E305B" w:rsidRDefault="007564D9" w:rsidP="007564D9">
            <w:pPr>
              <w:pStyle w:val="Tabell"/>
              <w:spacing w:before="60" w:after="120" w:line="22" w:lineRule="atLeast"/>
              <w:rPr>
                <w:rFonts w:ascii="Arial" w:hAnsi="Arial" w:cs="Arial"/>
                <w:szCs w:val="22"/>
              </w:rPr>
            </w:pPr>
            <w:r w:rsidRPr="007564D9">
              <w:rPr>
                <w:rFonts w:ascii="Arial" w:hAnsi="Arial" w:cs="Arial"/>
                <w:szCs w:val="22"/>
              </w:rPr>
              <w:t>Beskrivelse av hvordan oppgitte miljøegenskaper oppnås i praksis</w:t>
            </w:r>
          </w:p>
        </w:tc>
        <w:tc>
          <w:tcPr>
            <w:tcW w:w="374" w:type="pct"/>
            <w:tcBorders>
              <w:top w:val="single" w:sz="4" w:space="0" w:color="000000" w:themeColor="text1"/>
              <w:left w:val="single" w:sz="4" w:space="0" w:color="000000" w:themeColor="text1"/>
              <w:bottom w:val="single" w:sz="4" w:space="0" w:color="000000" w:themeColor="text1"/>
            </w:tcBorders>
          </w:tcPr>
          <w:p w14:paraId="435995AD" w14:textId="29C2AC2B" w:rsidR="00AE44A8" w:rsidRDefault="00405DD7" w:rsidP="009E316C">
            <w:pPr>
              <w:pStyle w:val="Tabell"/>
              <w:spacing w:before="60" w:after="60" w:line="22" w:lineRule="atLeast"/>
              <w:jc w:val="center"/>
              <w:rPr>
                <w:rFonts w:ascii="Arial" w:hAnsi="Arial" w:cs="Arial"/>
              </w:rPr>
            </w:pPr>
            <w:r>
              <w:rPr>
                <w:rFonts w:ascii="Arial" w:hAnsi="Arial" w:cs="Arial"/>
              </w:rPr>
              <w:t>B</w:t>
            </w:r>
          </w:p>
        </w:tc>
        <w:tc>
          <w:tcPr>
            <w:tcW w:w="426" w:type="pct"/>
            <w:tcBorders>
              <w:top w:val="single" w:sz="4" w:space="0" w:color="000000" w:themeColor="text1"/>
              <w:left w:val="single" w:sz="4" w:space="0" w:color="000000" w:themeColor="text1"/>
              <w:bottom w:val="single" w:sz="4" w:space="0" w:color="000000" w:themeColor="text1"/>
            </w:tcBorders>
          </w:tcPr>
          <w:p w14:paraId="5ECFF4DF" w14:textId="77777777" w:rsidR="00AE44A8" w:rsidRPr="002E305B" w:rsidRDefault="00AE44A8" w:rsidP="009E316C">
            <w:pPr>
              <w:pStyle w:val="Tabell"/>
              <w:spacing w:before="60" w:after="60" w:line="22" w:lineRule="atLeast"/>
              <w:rPr>
                <w:rFonts w:ascii="Arial" w:hAnsi="Arial" w:cs="Arial"/>
                <w:color w:val="0070C0"/>
              </w:rPr>
            </w:pPr>
          </w:p>
        </w:tc>
        <w:tc>
          <w:tcPr>
            <w:tcW w:w="19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205D8" w14:textId="77777777" w:rsidR="00AE44A8" w:rsidRPr="002E305B" w:rsidRDefault="00AE44A8" w:rsidP="009E316C">
            <w:pPr>
              <w:pStyle w:val="Tabell"/>
              <w:spacing w:before="60" w:after="60" w:line="22" w:lineRule="atLeast"/>
              <w:rPr>
                <w:rFonts w:ascii="Arial" w:hAnsi="Arial" w:cs="Arial"/>
                <w:color w:val="0070C0"/>
              </w:rPr>
            </w:pPr>
          </w:p>
        </w:tc>
      </w:tr>
      <w:tr w:rsidR="00180691" w14:paraId="00657D76" w14:textId="77777777" w:rsidTr="009E316C">
        <w:trPr>
          <w:cantSplit/>
          <w:trHeight w:val="300"/>
        </w:trPr>
        <w:tc>
          <w:tcPr>
            <w:tcW w:w="319" w:type="pct"/>
            <w:tcBorders>
              <w:top w:val="single" w:sz="4" w:space="0" w:color="000000" w:themeColor="text1"/>
              <w:left w:val="single" w:sz="4" w:space="0" w:color="000000" w:themeColor="text1"/>
              <w:bottom w:val="single" w:sz="4" w:space="0" w:color="000000" w:themeColor="text1"/>
            </w:tcBorders>
          </w:tcPr>
          <w:p w14:paraId="6BE68FA1" w14:textId="77777777" w:rsidR="00180691" w:rsidRPr="00DA2759" w:rsidRDefault="00180691" w:rsidP="00180691">
            <w:pPr>
              <w:pStyle w:val="Heading2"/>
              <w:spacing w:before="60" w:after="60" w:line="22" w:lineRule="atLeast"/>
              <w:ind w:left="0" w:firstLine="0"/>
              <w:rPr>
                <w:rFonts w:ascii="Arial" w:hAnsi="Arial"/>
                <w:sz w:val="22"/>
                <w:szCs w:val="22"/>
              </w:rPr>
            </w:pPr>
          </w:p>
        </w:tc>
        <w:tc>
          <w:tcPr>
            <w:tcW w:w="1269" w:type="pct"/>
            <w:tcBorders>
              <w:top w:val="single" w:sz="4" w:space="0" w:color="000000" w:themeColor="text1"/>
              <w:left w:val="single" w:sz="4" w:space="0" w:color="000000" w:themeColor="text1"/>
              <w:bottom w:val="single" w:sz="4" w:space="0" w:color="000000" w:themeColor="text1"/>
            </w:tcBorders>
          </w:tcPr>
          <w:p w14:paraId="07210E60" w14:textId="52C0EA55" w:rsidR="00180691" w:rsidRDefault="00180691" w:rsidP="00180691">
            <w:pPr>
              <w:pStyle w:val="Tabell"/>
              <w:spacing w:before="60" w:after="60" w:line="22" w:lineRule="atLeast"/>
              <w:rPr>
                <w:rFonts w:ascii="Arial" w:hAnsi="Arial" w:cs="Arial"/>
                <w:szCs w:val="22"/>
              </w:rPr>
            </w:pPr>
            <w:r w:rsidRPr="00C11AF4">
              <w:rPr>
                <w:rFonts w:ascii="Arial" w:hAnsi="Arial" w:cs="Arial"/>
                <w:szCs w:val="22"/>
              </w:rPr>
              <w:t>Systemet skal være CE-merket i henhold til relevante EU-direktiv og forskrifter. CE-merkingen skal dokumentere at produktet oppfyller grunnleggende sikkerhetskrav og eventuelle miljøkrav som gjelder i de aktuelle direktivene</w:t>
            </w:r>
          </w:p>
        </w:tc>
        <w:tc>
          <w:tcPr>
            <w:tcW w:w="7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12828" w14:textId="14685645" w:rsidR="00180691" w:rsidRPr="007564D9" w:rsidRDefault="008E72D8" w:rsidP="00180691">
            <w:pPr>
              <w:pStyle w:val="Tabell"/>
              <w:spacing w:before="60" w:after="120" w:line="22" w:lineRule="atLeast"/>
              <w:rPr>
                <w:rFonts w:ascii="Arial" w:hAnsi="Arial" w:cs="Arial"/>
                <w:szCs w:val="22"/>
              </w:rPr>
            </w:pPr>
            <w:r w:rsidRPr="008E72D8">
              <w:rPr>
                <w:rFonts w:ascii="Arial" w:hAnsi="Arial" w:cs="Arial"/>
                <w:szCs w:val="22"/>
              </w:rPr>
              <w:t>Gyldig samsvarserklæring for CE-merking, med referanse til hvilke direktiver som ligger til grunn.</w:t>
            </w:r>
          </w:p>
        </w:tc>
        <w:tc>
          <w:tcPr>
            <w:tcW w:w="374" w:type="pct"/>
            <w:tcBorders>
              <w:top w:val="single" w:sz="4" w:space="0" w:color="000000" w:themeColor="text1"/>
              <w:left w:val="single" w:sz="4" w:space="0" w:color="000000" w:themeColor="text1"/>
              <w:bottom w:val="single" w:sz="4" w:space="0" w:color="000000" w:themeColor="text1"/>
            </w:tcBorders>
          </w:tcPr>
          <w:p w14:paraId="6ADE519B" w14:textId="3D394C9F" w:rsidR="00180691" w:rsidRDefault="008E72D8" w:rsidP="00180691">
            <w:pPr>
              <w:pStyle w:val="Tabell"/>
              <w:spacing w:before="60" w:after="60" w:line="22" w:lineRule="atLeast"/>
              <w:jc w:val="center"/>
              <w:rPr>
                <w:rFonts w:ascii="Arial" w:hAnsi="Arial" w:cs="Arial"/>
              </w:rPr>
            </w:pPr>
            <w:r>
              <w:rPr>
                <w:rFonts w:ascii="Arial" w:hAnsi="Arial" w:cs="Arial"/>
              </w:rPr>
              <w:t>A</w:t>
            </w:r>
          </w:p>
        </w:tc>
        <w:tc>
          <w:tcPr>
            <w:tcW w:w="426" w:type="pct"/>
            <w:tcBorders>
              <w:top w:val="single" w:sz="4" w:space="0" w:color="000000" w:themeColor="text1"/>
              <w:left w:val="single" w:sz="4" w:space="0" w:color="000000" w:themeColor="text1"/>
              <w:bottom w:val="single" w:sz="4" w:space="0" w:color="000000" w:themeColor="text1"/>
            </w:tcBorders>
          </w:tcPr>
          <w:p w14:paraId="6DEDA7A9" w14:textId="77777777" w:rsidR="00180691" w:rsidRPr="002E305B" w:rsidRDefault="00180691" w:rsidP="00180691">
            <w:pPr>
              <w:pStyle w:val="Tabell"/>
              <w:spacing w:before="60" w:after="60" w:line="22" w:lineRule="atLeast"/>
              <w:rPr>
                <w:rFonts w:ascii="Arial" w:hAnsi="Arial" w:cs="Arial"/>
                <w:color w:val="0070C0"/>
              </w:rPr>
            </w:pPr>
          </w:p>
        </w:tc>
        <w:tc>
          <w:tcPr>
            <w:tcW w:w="19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5DE14" w14:textId="77777777" w:rsidR="00180691" w:rsidRPr="002E305B" w:rsidRDefault="00180691" w:rsidP="00180691">
            <w:pPr>
              <w:pStyle w:val="Tabell"/>
              <w:spacing w:before="60" w:after="60" w:line="22" w:lineRule="atLeast"/>
              <w:rPr>
                <w:rFonts w:ascii="Arial" w:hAnsi="Arial" w:cs="Arial"/>
                <w:color w:val="0070C0"/>
              </w:rPr>
            </w:pPr>
          </w:p>
        </w:tc>
      </w:tr>
    </w:tbl>
    <w:p w14:paraId="548DB87E" w14:textId="77777777" w:rsidR="00592D13" w:rsidRPr="0042751F" w:rsidRDefault="00592D13" w:rsidP="00592D13">
      <w:pPr>
        <w:spacing w:after="120"/>
        <w:rPr>
          <w:rFonts w:ascii="Arial" w:hAnsi="Arial" w:cs="Arial"/>
        </w:rPr>
      </w:pPr>
    </w:p>
    <w:sectPr w:rsidR="00592D13" w:rsidRPr="0042751F" w:rsidSect="007F54D4">
      <w:headerReference w:type="default" r:id="rId13"/>
      <w:footerReference w:type="even" r:id="rId14"/>
      <w:footerReference w:type="default" r:id="rId15"/>
      <w:pgSz w:w="15840" w:h="12240" w:orient="landscape" w:code="1"/>
      <w:pgMar w:top="1800" w:right="1276" w:bottom="180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AF190" w14:textId="77777777" w:rsidR="0027085F" w:rsidRDefault="0027085F" w:rsidP="004C5CC4">
      <w:pPr>
        <w:pStyle w:val="Kulepunkt-niv2"/>
      </w:pPr>
      <w:r>
        <w:separator/>
      </w:r>
    </w:p>
  </w:endnote>
  <w:endnote w:type="continuationSeparator" w:id="0">
    <w:p w14:paraId="1B28EB69" w14:textId="77777777" w:rsidR="0027085F" w:rsidRDefault="0027085F"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31DF" w14:textId="01D6EDB0" w:rsidR="002435E4" w:rsidRDefault="002435E4">
    <w:pPr>
      <w:pStyle w:val="Footer"/>
    </w:pPr>
    <w:r>
      <w:rPr>
        <w:noProof/>
      </w:rPr>
      <mc:AlternateContent>
        <mc:Choice Requires="wps">
          <w:drawing>
            <wp:anchor distT="0" distB="0" distL="0" distR="0" simplePos="0" relativeHeight="251658240" behindDoc="0" locked="0" layoutInCell="1" allowOverlap="1" wp14:anchorId="2D692213" wp14:editId="0C98B97A">
              <wp:simplePos x="635" y="635"/>
              <wp:positionH relativeFrom="page">
                <wp:align>left</wp:align>
              </wp:positionH>
              <wp:positionV relativeFrom="page">
                <wp:align>bottom</wp:align>
              </wp:positionV>
              <wp:extent cx="1492250" cy="361315"/>
              <wp:effectExtent l="0" t="0" r="12700" b="0"/>
              <wp:wrapNone/>
              <wp:docPr id="1841245990"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61315"/>
                      </a:xfrm>
                      <a:prstGeom prst="rect">
                        <a:avLst/>
                      </a:prstGeom>
                      <a:noFill/>
                      <a:ln>
                        <a:noFill/>
                      </a:ln>
                    </wps:spPr>
                    <wps:txbx>
                      <w:txbxContent>
                        <w:p w14:paraId="339B25FD" w14:textId="620D1ABF" w:rsidR="002435E4" w:rsidRPr="002435E4" w:rsidRDefault="002435E4" w:rsidP="002435E4">
                          <w:pPr>
                            <w:rPr>
                              <w:rFonts w:ascii="Aptos" w:eastAsia="Aptos" w:hAnsi="Aptos" w:cs="Aptos"/>
                              <w:noProof/>
                              <w:color w:val="000000"/>
                              <w:sz w:val="20"/>
                            </w:rPr>
                          </w:pPr>
                          <w:r w:rsidRPr="002435E4">
                            <w:rPr>
                              <w:rFonts w:ascii="Aptos" w:eastAsia="Aptos" w:hAnsi="Aptos" w:cs="Aptos"/>
                              <w:noProof/>
                              <w:color w:val="000000"/>
                              <w:sz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692213" id="_x0000_t202" coordsize="21600,21600" o:spt="202" path="m,l,21600r21600,l21600,xe">
              <v:stroke joinstyle="miter"/>
              <v:path gradientshapeok="t" o:connecttype="rect"/>
            </v:shapetype>
            <v:shape id="Tekstboks 2" o:spid="_x0000_s1026" type="#_x0000_t202" alt="NHN Intern - kan deles" style="position:absolute;left:0;text-align:left;margin-left:0;margin-top:0;width:117.5pt;height:28.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" filled="f" stroked="f">
              <v:textbox style="mso-fit-shape-to-text:t" inset="20pt,0,0,15pt">
                <w:txbxContent>
                  <w:p w14:paraId="339B25FD" w14:textId="620D1ABF" w:rsidR="002435E4" w:rsidRPr="002435E4" w:rsidRDefault="002435E4" w:rsidP="002435E4">
                    <w:pPr>
                      <w:rPr>
                        <w:rFonts w:ascii="Aptos" w:eastAsia="Aptos" w:hAnsi="Aptos" w:cs="Aptos"/>
                        <w:noProof/>
                        <w:color w:val="000000"/>
                        <w:sz w:val="20"/>
                      </w:rPr>
                    </w:pPr>
                    <w:r w:rsidRPr="002435E4">
                      <w:rPr>
                        <w:rFonts w:ascii="Aptos" w:eastAsia="Aptos" w:hAnsi="Aptos" w:cs="Aptos"/>
                        <w:noProof/>
                        <w:color w:val="000000"/>
                        <w:sz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5F21" w14:textId="5FEB9CDE" w:rsidR="00DB6416" w:rsidRPr="00B42E02" w:rsidRDefault="00DB6416" w:rsidP="006A013E">
    <w:pPr>
      <w:pStyle w:val="Footer"/>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PageNumber"/>
        <w:rFonts w:cs="Arial"/>
        <w:i/>
        <w:sz w:val="16"/>
        <w:szCs w:val="18"/>
      </w:rPr>
      <w:fldChar w:fldCharType="begin"/>
    </w:r>
    <w:r w:rsidRPr="00B42E02">
      <w:rPr>
        <w:rStyle w:val="PageNumber"/>
        <w:rFonts w:cs="Arial"/>
        <w:i/>
        <w:sz w:val="16"/>
        <w:szCs w:val="18"/>
      </w:rPr>
      <w:instrText xml:space="preserve"> PAGE </w:instrText>
    </w:r>
    <w:r w:rsidRPr="00B42E02">
      <w:rPr>
        <w:rStyle w:val="PageNumber"/>
        <w:rFonts w:cs="Arial"/>
        <w:i/>
        <w:sz w:val="16"/>
        <w:szCs w:val="18"/>
      </w:rPr>
      <w:fldChar w:fldCharType="separate"/>
    </w:r>
    <w:r w:rsidR="00E01771">
      <w:rPr>
        <w:rStyle w:val="PageNumber"/>
        <w:rFonts w:cs="Arial"/>
        <w:i/>
        <w:noProof/>
        <w:sz w:val="16"/>
        <w:szCs w:val="18"/>
      </w:rPr>
      <w:t>6</w:t>
    </w:r>
    <w:r w:rsidRPr="00B42E02">
      <w:rPr>
        <w:rStyle w:val="PageNumber"/>
        <w:rFonts w:cs="Arial"/>
        <w:i/>
        <w:sz w:val="16"/>
        <w:szCs w:val="18"/>
      </w:rPr>
      <w:fldChar w:fldCharType="end"/>
    </w:r>
    <w:r w:rsidRPr="00B42E02">
      <w:rPr>
        <w:rStyle w:val="PageNumber"/>
        <w:rFonts w:cs="Arial"/>
        <w:i/>
        <w:sz w:val="16"/>
        <w:szCs w:val="18"/>
      </w:rPr>
      <w:t xml:space="preserve"> av </w:t>
    </w:r>
    <w:r w:rsidRPr="00B42E02">
      <w:rPr>
        <w:rStyle w:val="PageNumber"/>
        <w:rFonts w:cs="Arial"/>
        <w:i/>
        <w:sz w:val="16"/>
        <w:szCs w:val="18"/>
      </w:rPr>
      <w:fldChar w:fldCharType="begin"/>
    </w:r>
    <w:r w:rsidRPr="00B42E02">
      <w:rPr>
        <w:rStyle w:val="PageNumber"/>
        <w:rFonts w:cs="Arial"/>
        <w:i/>
        <w:sz w:val="16"/>
        <w:szCs w:val="18"/>
      </w:rPr>
      <w:instrText xml:space="preserve"> NUMPAGES </w:instrText>
    </w:r>
    <w:r w:rsidRPr="00B42E02">
      <w:rPr>
        <w:rStyle w:val="PageNumber"/>
        <w:rFonts w:cs="Arial"/>
        <w:i/>
        <w:sz w:val="16"/>
        <w:szCs w:val="18"/>
      </w:rPr>
      <w:fldChar w:fldCharType="separate"/>
    </w:r>
    <w:r w:rsidR="00E01771">
      <w:rPr>
        <w:rStyle w:val="PageNumber"/>
        <w:rFonts w:cs="Arial"/>
        <w:i/>
        <w:noProof/>
        <w:sz w:val="16"/>
        <w:szCs w:val="18"/>
      </w:rPr>
      <w:t>6</w:t>
    </w:r>
    <w:r w:rsidRPr="00B42E02">
      <w:rPr>
        <w:rStyle w:val="PageNumber"/>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DA2BF" w14:textId="77777777" w:rsidR="0027085F" w:rsidRDefault="0027085F" w:rsidP="004C5CC4">
      <w:pPr>
        <w:pStyle w:val="Kulepunkt-niv2"/>
      </w:pPr>
      <w:r>
        <w:separator/>
      </w:r>
    </w:p>
  </w:footnote>
  <w:footnote w:type="continuationSeparator" w:id="0">
    <w:p w14:paraId="7A977D40" w14:textId="77777777" w:rsidR="0027085F" w:rsidRDefault="0027085F" w:rsidP="004C5CC4">
      <w:pPr>
        <w:pStyle w:val="Kulepunkt-niv2"/>
      </w:pPr>
      <w:r>
        <w:continuationSeparator/>
      </w:r>
    </w:p>
  </w:footnote>
  <w:footnote w:id="1">
    <w:p w14:paraId="4AEF3C74" w14:textId="3B46B34C" w:rsidR="00176247" w:rsidRPr="000C536F" w:rsidRDefault="00176247">
      <w:pPr>
        <w:pStyle w:val="FootnoteText"/>
        <w:rPr>
          <w:rFonts w:ascii="Arial" w:hAnsi="Arial" w:cs="Arial"/>
          <w:sz w:val="20"/>
        </w:rPr>
      </w:pPr>
      <w:r w:rsidRPr="000C536F">
        <w:rPr>
          <w:rStyle w:val="FootnoteReference"/>
          <w:rFonts w:ascii="Arial" w:hAnsi="Arial" w:cs="Arial"/>
          <w:sz w:val="20"/>
        </w:rPr>
        <w:footnoteRef/>
      </w:r>
      <w:r w:rsidRPr="000C536F">
        <w:rPr>
          <w:rFonts w:ascii="Arial" w:hAnsi="Arial" w:cs="Arial"/>
          <w:sz w:val="20"/>
        </w:rPr>
        <w:t xml:space="preserve"> </w:t>
      </w:r>
      <w:r w:rsidR="00912E85">
        <w:rPr>
          <w:rFonts w:ascii="Arial" w:hAnsi="Arial" w:cs="Arial"/>
          <w:sz w:val="20"/>
        </w:rPr>
        <w:t>Kundens</w:t>
      </w:r>
      <w:r w:rsidRPr="000C536F">
        <w:rPr>
          <w:rFonts w:ascii="Arial" w:hAnsi="Arial" w:cs="Arial"/>
          <w:sz w:val="20"/>
        </w:rPr>
        <w:t xml:space="preserve"> definisjon av oppgradering: en endring av systemets ytelse i form av utvidet funksjonalitet. Vår definisjon av oppdatering: utbedring av eksisterende utstyr mht. til de funksjoner utstyret allerede har. Dette kan være modifikasjoner av sikkerhetsmessig art, anskaffelse av nyeste versjon av programvare eller endringer av bestanddeler som gir bedret utnyttelse av systemet.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AABA" w14:textId="1C09088D" w:rsidR="00DB6416" w:rsidRPr="00FD0E69" w:rsidRDefault="00C01374" w:rsidP="007F54D4">
    <w:pPr>
      <w:pStyle w:val="Header"/>
      <w:pBdr>
        <w:bottom w:val="single" w:sz="4" w:space="1" w:color="auto"/>
      </w:pBdr>
      <w:tabs>
        <w:tab w:val="clear" w:pos="8640"/>
        <w:tab w:val="right" w:pos="13288"/>
      </w:tabs>
      <w:rPr>
        <w:sz w:val="20"/>
      </w:rPr>
    </w:pPr>
    <w:r w:rsidRPr="00293742">
      <w:rPr>
        <w:sz w:val="20"/>
      </w:rPr>
      <w:t>26</w:t>
    </w:r>
    <w:r w:rsidR="00293742" w:rsidRPr="00293742">
      <w:rPr>
        <w:sz w:val="20"/>
      </w:rPr>
      <w:t>/</w:t>
    </w:r>
    <w:r w:rsidR="004C21AE">
      <w:rPr>
        <w:sz w:val="20"/>
      </w:rPr>
      <w:t xml:space="preserve">01889 </w:t>
    </w:r>
    <w:r w:rsidR="00293742" w:rsidRPr="00293742">
      <w:rPr>
        <w:sz w:val="20"/>
      </w:rPr>
      <w:t>Anskaffelse av HPLC med PDA og FLD detektor for DMP</w:t>
    </w:r>
    <w:r w:rsidR="007F54D4" w:rsidRPr="00293742">
      <w:rPr>
        <w:sz w:val="20"/>
      </w:rPr>
      <w:t xml:space="preserve"> </w:t>
    </w:r>
    <w:r w:rsidR="007F54D4" w:rsidRPr="00293742">
      <w:rPr>
        <w:sz w:val="20"/>
      </w:rPr>
      <w:tab/>
      <w:t xml:space="preserve">Bilag </w:t>
    </w:r>
    <w:r w:rsidRPr="00293742">
      <w:rPr>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7F1199"/>
    <w:multiLevelType w:val="hybridMultilevel"/>
    <w:tmpl w:val="1488099E"/>
    <w:lvl w:ilvl="0" w:tplc="28EA00B2">
      <w:start w:val="70"/>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14720483"/>
    <w:multiLevelType w:val="hybridMultilevel"/>
    <w:tmpl w:val="AE8E1C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CC6F77"/>
    <w:multiLevelType w:val="hybridMultilevel"/>
    <w:tmpl w:val="F79E2F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F6B7DE4"/>
    <w:multiLevelType w:val="multilevel"/>
    <w:tmpl w:val="CD8E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25451"/>
    <w:multiLevelType w:val="hybridMultilevel"/>
    <w:tmpl w:val="8E3E47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2AED049B"/>
    <w:multiLevelType w:val="hybridMultilevel"/>
    <w:tmpl w:val="CFA466C4"/>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hint="default"/>
      </w:rPr>
    </w:lvl>
  </w:abstractNum>
  <w:abstractNum w:abstractNumId="9" w15:restartNumberingAfterBreak="0">
    <w:nsid w:val="384F60D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ED2346"/>
    <w:multiLevelType w:val="hybridMultilevel"/>
    <w:tmpl w:val="D8F4A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27370ED"/>
    <w:multiLevelType w:val="hybridMultilevel"/>
    <w:tmpl w:val="F8741E7C"/>
    <w:lvl w:ilvl="0" w:tplc="08140001">
      <w:start w:val="1"/>
      <w:numFmt w:val="bullet"/>
      <w:lvlText w:val=""/>
      <w:lvlJc w:val="left"/>
      <w:pPr>
        <w:ind w:left="720" w:hanging="360"/>
      </w:pPr>
      <w:rPr>
        <w:rFonts w:ascii="Symbol" w:hAnsi="Symbol" w:hint="default"/>
      </w:rPr>
    </w:lvl>
    <w:lvl w:ilvl="1" w:tplc="E4DEA75E">
      <w:numFmt w:val="bullet"/>
      <w:lvlText w:val="•"/>
      <w:lvlJc w:val="left"/>
      <w:pPr>
        <w:ind w:left="1800" w:hanging="720"/>
      </w:pPr>
      <w:rPr>
        <w:rFonts w:ascii="Arial" w:eastAsia="Times New Roman" w:hAnsi="Arial" w:cs="Arial"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13"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5F23CD"/>
    <w:multiLevelType w:val="hybridMultilevel"/>
    <w:tmpl w:val="4B9065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35952F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945A97"/>
    <w:multiLevelType w:val="hybridMultilevel"/>
    <w:tmpl w:val="324291FE"/>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57581AB6"/>
    <w:multiLevelType w:val="hybridMultilevel"/>
    <w:tmpl w:val="D1A8C7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8" w15:restartNumberingAfterBreak="0">
    <w:nsid w:val="61037FD8"/>
    <w:multiLevelType w:val="multilevel"/>
    <w:tmpl w:val="08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588613C"/>
    <w:multiLevelType w:val="hybridMultilevel"/>
    <w:tmpl w:val="C13499F2"/>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79C2455"/>
    <w:multiLevelType w:val="hybridMultilevel"/>
    <w:tmpl w:val="15DCF1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1"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2" w15:restartNumberingAfterBreak="0">
    <w:nsid w:val="6DBD3600"/>
    <w:multiLevelType w:val="hybridMultilevel"/>
    <w:tmpl w:val="C7F6D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20305A"/>
    <w:multiLevelType w:val="hybridMultilevel"/>
    <w:tmpl w:val="67E8C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C620903"/>
    <w:multiLevelType w:val="hybridMultilevel"/>
    <w:tmpl w:val="E4682110"/>
    <w:lvl w:ilvl="0" w:tplc="0414000F">
      <w:start w:val="1"/>
      <w:numFmt w:val="decimal"/>
      <w:lvlText w:val="%1."/>
      <w:lvlJc w:val="left"/>
      <w:pPr>
        <w:ind w:left="1485" w:hanging="360"/>
      </w:pPr>
    </w:lvl>
    <w:lvl w:ilvl="1" w:tplc="04140019" w:tentative="1">
      <w:start w:val="1"/>
      <w:numFmt w:val="lowerLetter"/>
      <w:lvlText w:val="%2."/>
      <w:lvlJc w:val="left"/>
      <w:pPr>
        <w:ind w:left="2205" w:hanging="360"/>
      </w:pPr>
    </w:lvl>
    <w:lvl w:ilvl="2" w:tplc="0414001B" w:tentative="1">
      <w:start w:val="1"/>
      <w:numFmt w:val="lowerRoman"/>
      <w:lvlText w:val="%3."/>
      <w:lvlJc w:val="right"/>
      <w:pPr>
        <w:ind w:left="2925" w:hanging="180"/>
      </w:pPr>
    </w:lvl>
    <w:lvl w:ilvl="3" w:tplc="0414000F" w:tentative="1">
      <w:start w:val="1"/>
      <w:numFmt w:val="decimal"/>
      <w:lvlText w:val="%4."/>
      <w:lvlJc w:val="left"/>
      <w:pPr>
        <w:ind w:left="3645" w:hanging="360"/>
      </w:pPr>
    </w:lvl>
    <w:lvl w:ilvl="4" w:tplc="04140019" w:tentative="1">
      <w:start w:val="1"/>
      <w:numFmt w:val="lowerLetter"/>
      <w:lvlText w:val="%5."/>
      <w:lvlJc w:val="left"/>
      <w:pPr>
        <w:ind w:left="4365" w:hanging="360"/>
      </w:pPr>
    </w:lvl>
    <w:lvl w:ilvl="5" w:tplc="0414001B" w:tentative="1">
      <w:start w:val="1"/>
      <w:numFmt w:val="lowerRoman"/>
      <w:lvlText w:val="%6."/>
      <w:lvlJc w:val="right"/>
      <w:pPr>
        <w:ind w:left="5085" w:hanging="180"/>
      </w:pPr>
    </w:lvl>
    <w:lvl w:ilvl="6" w:tplc="0414000F" w:tentative="1">
      <w:start w:val="1"/>
      <w:numFmt w:val="decimal"/>
      <w:lvlText w:val="%7."/>
      <w:lvlJc w:val="left"/>
      <w:pPr>
        <w:ind w:left="5805" w:hanging="360"/>
      </w:pPr>
    </w:lvl>
    <w:lvl w:ilvl="7" w:tplc="04140019" w:tentative="1">
      <w:start w:val="1"/>
      <w:numFmt w:val="lowerLetter"/>
      <w:lvlText w:val="%8."/>
      <w:lvlJc w:val="left"/>
      <w:pPr>
        <w:ind w:left="6525" w:hanging="360"/>
      </w:pPr>
    </w:lvl>
    <w:lvl w:ilvl="8" w:tplc="0414001B" w:tentative="1">
      <w:start w:val="1"/>
      <w:numFmt w:val="lowerRoman"/>
      <w:lvlText w:val="%9."/>
      <w:lvlJc w:val="right"/>
      <w:pPr>
        <w:ind w:left="7245" w:hanging="180"/>
      </w:pPr>
    </w:lvl>
  </w:abstractNum>
  <w:num w:numId="1" w16cid:durableId="250891745">
    <w:abstractNumId w:val="13"/>
  </w:num>
  <w:num w:numId="2" w16cid:durableId="2096592126">
    <w:abstractNumId w:val="8"/>
  </w:num>
  <w:num w:numId="3" w16cid:durableId="747118498">
    <w:abstractNumId w:val="2"/>
  </w:num>
  <w:num w:numId="4" w16cid:durableId="1364016300">
    <w:abstractNumId w:val="23"/>
  </w:num>
  <w:num w:numId="5" w16cid:durableId="776215888">
    <w:abstractNumId w:val="21"/>
  </w:num>
  <w:num w:numId="6" w16cid:durableId="106389513">
    <w:abstractNumId w:val="18"/>
  </w:num>
  <w:num w:numId="7" w16cid:durableId="1015116765">
    <w:abstractNumId w:val="0"/>
  </w:num>
  <w:num w:numId="8" w16cid:durableId="1057819623">
    <w:abstractNumId w:val="15"/>
  </w:num>
  <w:num w:numId="9" w16cid:durableId="489636395">
    <w:abstractNumId w:val="12"/>
  </w:num>
  <w:num w:numId="10" w16cid:durableId="54011517">
    <w:abstractNumId w:val="1"/>
  </w:num>
  <w:num w:numId="11" w16cid:durableId="976182310">
    <w:abstractNumId w:val="17"/>
  </w:num>
  <w:num w:numId="12" w16cid:durableId="1574311413">
    <w:abstractNumId w:val="6"/>
  </w:num>
  <w:num w:numId="13" w16cid:durableId="797914450">
    <w:abstractNumId w:val="11"/>
  </w:num>
  <w:num w:numId="14" w16cid:durableId="1705056381">
    <w:abstractNumId w:val="16"/>
  </w:num>
  <w:num w:numId="15" w16cid:durableId="463431071">
    <w:abstractNumId w:val="20"/>
  </w:num>
  <w:num w:numId="16" w16cid:durableId="927037934">
    <w:abstractNumId w:val="9"/>
  </w:num>
  <w:num w:numId="17" w16cid:durableId="1151486809">
    <w:abstractNumId w:val="22"/>
  </w:num>
  <w:num w:numId="18" w16cid:durableId="903298339">
    <w:abstractNumId w:val="14"/>
  </w:num>
  <w:num w:numId="19" w16cid:durableId="1935165727">
    <w:abstractNumId w:val="19"/>
  </w:num>
  <w:num w:numId="20" w16cid:durableId="249050163">
    <w:abstractNumId w:val="7"/>
  </w:num>
  <w:num w:numId="21" w16cid:durableId="106507396">
    <w:abstractNumId w:val="25"/>
  </w:num>
  <w:num w:numId="22" w16cid:durableId="366880686">
    <w:abstractNumId w:val="24"/>
  </w:num>
  <w:num w:numId="23" w16cid:durableId="1334795763">
    <w:abstractNumId w:val="18"/>
  </w:num>
  <w:num w:numId="24" w16cid:durableId="915214169">
    <w:abstractNumId w:val="18"/>
  </w:num>
  <w:num w:numId="25" w16cid:durableId="50809683">
    <w:abstractNumId w:val="18"/>
  </w:num>
  <w:num w:numId="26" w16cid:durableId="1197356936">
    <w:abstractNumId w:val="18"/>
  </w:num>
  <w:num w:numId="27" w16cid:durableId="107552892">
    <w:abstractNumId w:val="18"/>
  </w:num>
  <w:num w:numId="28" w16cid:durableId="994457675">
    <w:abstractNumId w:val="18"/>
  </w:num>
  <w:num w:numId="29" w16cid:durableId="902712712">
    <w:abstractNumId w:val="18"/>
  </w:num>
  <w:num w:numId="30" w16cid:durableId="1121145651">
    <w:abstractNumId w:val="18"/>
  </w:num>
  <w:num w:numId="31" w16cid:durableId="788664460">
    <w:abstractNumId w:val="18"/>
  </w:num>
  <w:num w:numId="32" w16cid:durableId="1413311351">
    <w:abstractNumId w:val="18"/>
  </w:num>
  <w:num w:numId="33" w16cid:durableId="1820341916">
    <w:abstractNumId w:val="18"/>
  </w:num>
  <w:num w:numId="34" w16cid:durableId="2061977800">
    <w:abstractNumId w:val="18"/>
  </w:num>
  <w:num w:numId="35" w16cid:durableId="2074499039">
    <w:abstractNumId w:val="18"/>
  </w:num>
  <w:num w:numId="36" w16cid:durableId="517352068">
    <w:abstractNumId w:val="18"/>
  </w:num>
  <w:num w:numId="37" w16cid:durableId="1011449391">
    <w:abstractNumId w:val="18"/>
  </w:num>
  <w:num w:numId="38" w16cid:durableId="2090730390">
    <w:abstractNumId w:val="18"/>
  </w:num>
  <w:num w:numId="39" w16cid:durableId="1164200119">
    <w:abstractNumId w:val="18"/>
  </w:num>
  <w:num w:numId="40" w16cid:durableId="24714168">
    <w:abstractNumId w:val="18"/>
  </w:num>
  <w:num w:numId="41" w16cid:durableId="712460052">
    <w:abstractNumId w:val="3"/>
  </w:num>
  <w:num w:numId="42" w16cid:durableId="795297427">
    <w:abstractNumId w:val="10"/>
  </w:num>
  <w:num w:numId="43" w16cid:durableId="1327512576">
    <w:abstractNumId w:val="4"/>
  </w:num>
  <w:num w:numId="44" w16cid:durableId="1572304913">
    <w:abstractNumId w:val="5"/>
  </w:num>
  <w:num w:numId="45" w16cid:durableId="82334941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6E"/>
    <w:rsid w:val="0000034E"/>
    <w:rsid w:val="0000077B"/>
    <w:rsid w:val="000008DD"/>
    <w:rsid w:val="00000E24"/>
    <w:rsid w:val="00001EA3"/>
    <w:rsid w:val="00003228"/>
    <w:rsid w:val="00003296"/>
    <w:rsid w:val="00004B40"/>
    <w:rsid w:val="0000553C"/>
    <w:rsid w:val="00006152"/>
    <w:rsid w:val="000062AC"/>
    <w:rsid w:val="00006577"/>
    <w:rsid w:val="000069B3"/>
    <w:rsid w:val="00006BBF"/>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2216"/>
    <w:rsid w:val="00023B85"/>
    <w:rsid w:val="00026ADA"/>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57"/>
    <w:rsid w:val="000453AB"/>
    <w:rsid w:val="00045882"/>
    <w:rsid w:val="00045935"/>
    <w:rsid w:val="00046281"/>
    <w:rsid w:val="000463BD"/>
    <w:rsid w:val="0004646A"/>
    <w:rsid w:val="00046BF8"/>
    <w:rsid w:val="00046C89"/>
    <w:rsid w:val="00046DCD"/>
    <w:rsid w:val="00046DDC"/>
    <w:rsid w:val="00047162"/>
    <w:rsid w:val="00047304"/>
    <w:rsid w:val="00047798"/>
    <w:rsid w:val="0004786A"/>
    <w:rsid w:val="00050B6D"/>
    <w:rsid w:val="00050C98"/>
    <w:rsid w:val="00050EB2"/>
    <w:rsid w:val="0005116E"/>
    <w:rsid w:val="00051550"/>
    <w:rsid w:val="00051A49"/>
    <w:rsid w:val="00052BCE"/>
    <w:rsid w:val="00053841"/>
    <w:rsid w:val="0005388A"/>
    <w:rsid w:val="000538CB"/>
    <w:rsid w:val="000540F0"/>
    <w:rsid w:val="000548E0"/>
    <w:rsid w:val="000555A5"/>
    <w:rsid w:val="00055F63"/>
    <w:rsid w:val="00056D73"/>
    <w:rsid w:val="00057017"/>
    <w:rsid w:val="00057A82"/>
    <w:rsid w:val="00060718"/>
    <w:rsid w:val="00061FF1"/>
    <w:rsid w:val="00062024"/>
    <w:rsid w:val="0006217B"/>
    <w:rsid w:val="00062557"/>
    <w:rsid w:val="0006272B"/>
    <w:rsid w:val="00063F13"/>
    <w:rsid w:val="0006505B"/>
    <w:rsid w:val="00065E96"/>
    <w:rsid w:val="00065F53"/>
    <w:rsid w:val="000670E7"/>
    <w:rsid w:val="0006738D"/>
    <w:rsid w:val="000675CF"/>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51CB"/>
    <w:rsid w:val="00085C69"/>
    <w:rsid w:val="00085ECE"/>
    <w:rsid w:val="00086001"/>
    <w:rsid w:val="0008687B"/>
    <w:rsid w:val="0008727B"/>
    <w:rsid w:val="00090435"/>
    <w:rsid w:val="00090674"/>
    <w:rsid w:val="00090FC7"/>
    <w:rsid w:val="0009142D"/>
    <w:rsid w:val="00091537"/>
    <w:rsid w:val="000936FA"/>
    <w:rsid w:val="00093E4A"/>
    <w:rsid w:val="00095197"/>
    <w:rsid w:val="000954BE"/>
    <w:rsid w:val="00095AFD"/>
    <w:rsid w:val="00095FA0"/>
    <w:rsid w:val="0009638F"/>
    <w:rsid w:val="00097591"/>
    <w:rsid w:val="000A06A9"/>
    <w:rsid w:val="000A1069"/>
    <w:rsid w:val="000A10DF"/>
    <w:rsid w:val="000A1624"/>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5611"/>
    <w:rsid w:val="000B6B0D"/>
    <w:rsid w:val="000B6E7B"/>
    <w:rsid w:val="000B743C"/>
    <w:rsid w:val="000B74EA"/>
    <w:rsid w:val="000B7C13"/>
    <w:rsid w:val="000C01C7"/>
    <w:rsid w:val="000C0E3D"/>
    <w:rsid w:val="000C0EB4"/>
    <w:rsid w:val="000C15FE"/>
    <w:rsid w:val="000C2BC8"/>
    <w:rsid w:val="000C2E8C"/>
    <w:rsid w:val="000C33AE"/>
    <w:rsid w:val="000C34C2"/>
    <w:rsid w:val="000C398D"/>
    <w:rsid w:val="000C536F"/>
    <w:rsid w:val="000C55FC"/>
    <w:rsid w:val="000C60DB"/>
    <w:rsid w:val="000C61E3"/>
    <w:rsid w:val="000C6616"/>
    <w:rsid w:val="000C6759"/>
    <w:rsid w:val="000C68FC"/>
    <w:rsid w:val="000C69A0"/>
    <w:rsid w:val="000C7171"/>
    <w:rsid w:val="000C7C0E"/>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0BB7"/>
    <w:rsid w:val="000E1512"/>
    <w:rsid w:val="000E2228"/>
    <w:rsid w:val="000E2805"/>
    <w:rsid w:val="000E2DBB"/>
    <w:rsid w:val="000E308A"/>
    <w:rsid w:val="000E3260"/>
    <w:rsid w:val="000E34F3"/>
    <w:rsid w:val="000E350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417"/>
    <w:rsid w:val="000F5AC6"/>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873"/>
    <w:rsid w:val="00104E5F"/>
    <w:rsid w:val="001052BF"/>
    <w:rsid w:val="0010540C"/>
    <w:rsid w:val="0010578A"/>
    <w:rsid w:val="00105ABF"/>
    <w:rsid w:val="0010667C"/>
    <w:rsid w:val="00107175"/>
    <w:rsid w:val="0010732F"/>
    <w:rsid w:val="00107446"/>
    <w:rsid w:val="00107DBA"/>
    <w:rsid w:val="001101F3"/>
    <w:rsid w:val="001115C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84B"/>
    <w:rsid w:val="00141150"/>
    <w:rsid w:val="0014170F"/>
    <w:rsid w:val="00141A5B"/>
    <w:rsid w:val="00141A69"/>
    <w:rsid w:val="00141C05"/>
    <w:rsid w:val="00142479"/>
    <w:rsid w:val="001425EC"/>
    <w:rsid w:val="00142855"/>
    <w:rsid w:val="00142929"/>
    <w:rsid w:val="00143579"/>
    <w:rsid w:val="00144103"/>
    <w:rsid w:val="001448C8"/>
    <w:rsid w:val="00144BCB"/>
    <w:rsid w:val="00144DDE"/>
    <w:rsid w:val="00144E06"/>
    <w:rsid w:val="001458A6"/>
    <w:rsid w:val="00146BE7"/>
    <w:rsid w:val="00147909"/>
    <w:rsid w:val="001508F8"/>
    <w:rsid w:val="00151103"/>
    <w:rsid w:val="00151493"/>
    <w:rsid w:val="00151D7E"/>
    <w:rsid w:val="00151F94"/>
    <w:rsid w:val="001524D4"/>
    <w:rsid w:val="00152714"/>
    <w:rsid w:val="00152A8A"/>
    <w:rsid w:val="00152B20"/>
    <w:rsid w:val="00152C28"/>
    <w:rsid w:val="00152E86"/>
    <w:rsid w:val="00153052"/>
    <w:rsid w:val="0015441D"/>
    <w:rsid w:val="001548B5"/>
    <w:rsid w:val="00154B30"/>
    <w:rsid w:val="00156286"/>
    <w:rsid w:val="00156A3C"/>
    <w:rsid w:val="001604D3"/>
    <w:rsid w:val="0016151A"/>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67DD1"/>
    <w:rsid w:val="00170530"/>
    <w:rsid w:val="00170542"/>
    <w:rsid w:val="00170652"/>
    <w:rsid w:val="00170B44"/>
    <w:rsid w:val="0017132E"/>
    <w:rsid w:val="00171722"/>
    <w:rsid w:val="0017209B"/>
    <w:rsid w:val="00172C0F"/>
    <w:rsid w:val="00172C13"/>
    <w:rsid w:val="00176247"/>
    <w:rsid w:val="001769D2"/>
    <w:rsid w:val="001770BF"/>
    <w:rsid w:val="00177AAB"/>
    <w:rsid w:val="00180691"/>
    <w:rsid w:val="00182243"/>
    <w:rsid w:val="00183D4A"/>
    <w:rsid w:val="00183E80"/>
    <w:rsid w:val="001850A3"/>
    <w:rsid w:val="00185299"/>
    <w:rsid w:val="00185671"/>
    <w:rsid w:val="001863FD"/>
    <w:rsid w:val="00186E29"/>
    <w:rsid w:val="00187C8B"/>
    <w:rsid w:val="00187E67"/>
    <w:rsid w:val="00190379"/>
    <w:rsid w:val="001907A1"/>
    <w:rsid w:val="00190F09"/>
    <w:rsid w:val="00191225"/>
    <w:rsid w:val="00191F5A"/>
    <w:rsid w:val="00192415"/>
    <w:rsid w:val="00192633"/>
    <w:rsid w:val="00192D49"/>
    <w:rsid w:val="0019321B"/>
    <w:rsid w:val="001936FC"/>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354"/>
    <w:rsid w:val="001A75F7"/>
    <w:rsid w:val="001A7D61"/>
    <w:rsid w:val="001B028D"/>
    <w:rsid w:val="001B0C99"/>
    <w:rsid w:val="001B1A9E"/>
    <w:rsid w:val="001B3770"/>
    <w:rsid w:val="001B3981"/>
    <w:rsid w:val="001B43EA"/>
    <w:rsid w:val="001B582B"/>
    <w:rsid w:val="001B641B"/>
    <w:rsid w:val="001B68D7"/>
    <w:rsid w:val="001B77EA"/>
    <w:rsid w:val="001B7E02"/>
    <w:rsid w:val="001B7EBB"/>
    <w:rsid w:val="001C01C2"/>
    <w:rsid w:val="001C0797"/>
    <w:rsid w:val="001C09D9"/>
    <w:rsid w:val="001C15E9"/>
    <w:rsid w:val="001C19B0"/>
    <w:rsid w:val="001C1E5D"/>
    <w:rsid w:val="001C3A2A"/>
    <w:rsid w:val="001C5303"/>
    <w:rsid w:val="001C76E0"/>
    <w:rsid w:val="001C7AB1"/>
    <w:rsid w:val="001C7EA1"/>
    <w:rsid w:val="001C7F48"/>
    <w:rsid w:val="001D09F1"/>
    <w:rsid w:val="001D12C0"/>
    <w:rsid w:val="001D14CC"/>
    <w:rsid w:val="001D269D"/>
    <w:rsid w:val="001D28C7"/>
    <w:rsid w:val="001D3522"/>
    <w:rsid w:val="001D388F"/>
    <w:rsid w:val="001D4479"/>
    <w:rsid w:val="001D4915"/>
    <w:rsid w:val="001D4BDA"/>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559"/>
    <w:rsid w:val="001F083B"/>
    <w:rsid w:val="001F2C6B"/>
    <w:rsid w:val="001F3303"/>
    <w:rsid w:val="001F5265"/>
    <w:rsid w:val="001F5DFA"/>
    <w:rsid w:val="001F5F2E"/>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5CE3"/>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2797"/>
    <w:rsid w:val="00213407"/>
    <w:rsid w:val="0021356C"/>
    <w:rsid w:val="00213DE5"/>
    <w:rsid w:val="00213F7E"/>
    <w:rsid w:val="0021454B"/>
    <w:rsid w:val="00214A9C"/>
    <w:rsid w:val="00214D36"/>
    <w:rsid w:val="00214E35"/>
    <w:rsid w:val="00215187"/>
    <w:rsid w:val="002152F0"/>
    <w:rsid w:val="00215512"/>
    <w:rsid w:val="00216559"/>
    <w:rsid w:val="002170FA"/>
    <w:rsid w:val="0021732F"/>
    <w:rsid w:val="00220356"/>
    <w:rsid w:val="00220681"/>
    <w:rsid w:val="0022083D"/>
    <w:rsid w:val="00220D37"/>
    <w:rsid w:val="0022116A"/>
    <w:rsid w:val="002214AB"/>
    <w:rsid w:val="00221B2E"/>
    <w:rsid w:val="0022234B"/>
    <w:rsid w:val="00222718"/>
    <w:rsid w:val="002229A4"/>
    <w:rsid w:val="00222C68"/>
    <w:rsid w:val="002231B9"/>
    <w:rsid w:val="00223270"/>
    <w:rsid w:val="002236B6"/>
    <w:rsid w:val="002244E7"/>
    <w:rsid w:val="00224BF3"/>
    <w:rsid w:val="002253F9"/>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18E1"/>
    <w:rsid w:val="00241DC6"/>
    <w:rsid w:val="00242220"/>
    <w:rsid w:val="0024244B"/>
    <w:rsid w:val="002425C7"/>
    <w:rsid w:val="002435E4"/>
    <w:rsid w:val="00243CEE"/>
    <w:rsid w:val="00243FD3"/>
    <w:rsid w:val="00245F4B"/>
    <w:rsid w:val="0024633B"/>
    <w:rsid w:val="0024657E"/>
    <w:rsid w:val="00246C9D"/>
    <w:rsid w:val="002470DA"/>
    <w:rsid w:val="00247C3D"/>
    <w:rsid w:val="00247C3F"/>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3F0"/>
    <w:rsid w:val="00260663"/>
    <w:rsid w:val="0026146F"/>
    <w:rsid w:val="0026184C"/>
    <w:rsid w:val="002620C8"/>
    <w:rsid w:val="0026219C"/>
    <w:rsid w:val="002629CD"/>
    <w:rsid w:val="0026457D"/>
    <w:rsid w:val="002647DB"/>
    <w:rsid w:val="00265654"/>
    <w:rsid w:val="00265AB7"/>
    <w:rsid w:val="00265FD2"/>
    <w:rsid w:val="00266189"/>
    <w:rsid w:val="002668AC"/>
    <w:rsid w:val="00267521"/>
    <w:rsid w:val="002676FD"/>
    <w:rsid w:val="00267BF5"/>
    <w:rsid w:val="00267C5D"/>
    <w:rsid w:val="002700BF"/>
    <w:rsid w:val="0027085F"/>
    <w:rsid w:val="0027104C"/>
    <w:rsid w:val="002714A8"/>
    <w:rsid w:val="002715BA"/>
    <w:rsid w:val="00271846"/>
    <w:rsid w:val="00272383"/>
    <w:rsid w:val="00273094"/>
    <w:rsid w:val="002732B2"/>
    <w:rsid w:val="0027410C"/>
    <w:rsid w:val="00274E21"/>
    <w:rsid w:val="00275B57"/>
    <w:rsid w:val="00275F14"/>
    <w:rsid w:val="0027637D"/>
    <w:rsid w:val="002768CF"/>
    <w:rsid w:val="00276EAA"/>
    <w:rsid w:val="00277B95"/>
    <w:rsid w:val="0028042A"/>
    <w:rsid w:val="00280C5A"/>
    <w:rsid w:val="002848FA"/>
    <w:rsid w:val="00284A36"/>
    <w:rsid w:val="00284E60"/>
    <w:rsid w:val="00284F41"/>
    <w:rsid w:val="00285046"/>
    <w:rsid w:val="00285189"/>
    <w:rsid w:val="00285B8B"/>
    <w:rsid w:val="0028637F"/>
    <w:rsid w:val="002868E7"/>
    <w:rsid w:val="00286B85"/>
    <w:rsid w:val="002879A0"/>
    <w:rsid w:val="00287CD2"/>
    <w:rsid w:val="00290534"/>
    <w:rsid w:val="002913EE"/>
    <w:rsid w:val="00291FC6"/>
    <w:rsid w:val="00292469"/>
    <w:rsid w:val="00292E07"/>
    <w:rsid w:val="00293634"/>
    <w:rsid w:val="00293742"/>
    <w:rsid w:val="00294167"/>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533"/>
    <w:rsid w:val="002A5B00"/>
    <w:rsid w:val="002A64C3"/>
    <w:rsid w:val="002A6C32"/>
    <w:rsid w:val="002B0820"/>
    <w:rsid w:val="002B093C"/>
    <w:rsid w:val="002B1E96"/>
    <w:rsid w:val="002B2C1D"/>
    <w:rsid w:val="002B4EC4"/>
    <w:rsid w:val="002B6CBB"/>
    <w:rsid w:val="002B6E38"/>
    <w:rsid w:val="002B7C8C"/>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6DB"/>
    <w:rsid w:val="002D49C6"/>
    <w:rsid w:val="002D5351"/>
    <w:rsid w:val="002D56C7"/>
    <w:rsid w:val="002D5A0C"/>
    <w:rsid w:val="002D5D0F"/>
    <w:rsid w:val="002D6460"/>
    <w:rsid w:val="002D68D3"/>
    <w:rsid w:val="002D7025"/>
    <w:rsid w:val="002D7611"/>
    <w:rsid w:val="002D7CBD"/>
    <w:rsid w:val="002D7D5D"/>
    <w:rsid w:val="002E0D4B"/>
    <w:rsid w:val="002E11B5"/>
    <w:rsid w:val="002E1405"/>
    <w:rsid w:val="002E14CB"/>
    <w:rsid w:val="002E173D"/>
    <w:rsid w:val="002E1DA7"/>
    <w:rsid w:val="002E212C"/>
    <w:rsid w:val="002E29DB"/>
    <w:rsid w:val="002E2B8E"/>
    <w:rsid w:val="002E3043"/>
    <w:rsid w:val="002E305B"/>
    <w:rsid w:val="002E438A"/>
    <w:rsid w:val="002E603E"/>
    <w:rsid w:val="002E6118"/>
    <w:rsid w:val="002E7491"/>
    <w:rsid w:val="002E75C4"/>
    <w:rsid w:val="002E7A74"/>
    <w:rsid w:val="002E7BE3"/>
    <w:rsid w:val="002F1025"/>
    <w:rsid w:val="002F110E"/>
    <w:rsid w:val="002F1B75"/>
    <w:rsid w:val="002F1FD2"/>
    <w:rsid w:val="002F259E"/>
    <w:rsid w:val="002F2ADF"/>
    <w:rsid w:val="002F2B80"/>
    <w:rsid w:val="002F2C4E"/>
    <w:rsid w:val="002F2EAF"/>
    <w:rsid w:val="002F3A95"/>
    <w:rsid w:val="002F42D8"/>
    <w:rsid w:val="002F4A1B"/>
    <w:rsid w:val="002F4F40"/>
    <w:rsid w:val="002F4FD0"/>
    <w:rsid w:val="002F5C77"/>
    <w:rsid w:val="002F6700"/>
    <w:rsid w:val="002F69BD"/>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652F"/>
    <w:rsid w:val="00307464"/>
    <w:rsid w:val="00307A4D"/>
    <w:rsid w:val="00307CE7"/>
    <w:rsid w:val="00307F36"/>
    <w:rsid w:val="00310966"/>
    <w:rsid w:val="003114EC"/>
    <w:rsid w:val="00311581"/>
    <w:rsid w:val="00312318"/>
    <w:rsid w:val="00313037"/>
    <w:rsid w:val="00313C3C"/>
    <w:rsid w:val="0031423E"/>
    <w:rsid w:val="00314DCB"/>
    <w:rsid w:val="003151E7"/>
    <w:rsid w:val="00316B3D"/>
    <w:rsid w:val="0031702C"/>
    <w:rsid w:val="003172E6"/>
    <w:rsid w:val="00320CC2"/>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C1E"/>
    <w:rsid w:val="00342096"/>
    <w:rsid w:val="003445A0"/>
    <w:rsid w:val="00344A68"/>
    <w:rsid w:val="0034514D"/>
    <w:rsid w:val="003451B7"/>
    <w:rsid w:val="003451B9"/>
    <w:rsid w:val="00346123"/>
    <w:rsid w:val="003461B2"/>
    <w:rsid w:val="00346952"/>
    <w:rsid w:val="003469F2"/>
    <w:rsid w:val="00346C2F"/>
    <w:rsid w:val="003474FB"/>
    <w:rsid w:val="0034759E"/>
    <w:rsid w:val="003475C9"/>
    <w:rsid w:val="0034763E"/>
    <w:rsid w:val="00347679"/>
    <w:rsid w:val="00350931"/>
    <w:rsid w:val="00350AE7"/>
    <w:rsid w:val="003517ED"/>
    <w:rsid w:val="00352CE5"/>
    <w:rsid w:val="003534F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2A"/>
    <w:rsid w:val="0036375D"/>
    <w:rsid w:val="00363B32"/>
    <w:rsid w:val="00363B60"/>
    <w:rsid w:val="0036402F"/>
    <w:rsid w:val="0036433F"/>
    <w:rsid w:val="00364971"/>
    <w:rsid w:val="00365354"/>
    <w:rsid w:val="0036612E"/>
    <w:rsid w:val="00366370"/>
    <w:rsid w:val="00366ABC"/>
    <w:rsid w:val="0036753B"/>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AB"/>
    <w:rsid w:val="003903BB"/>
    <w:rsid w:val="00390597"/>
    <w:rsid w:val="00390650"/>
    <w:rsid w:val="00391107"/>
    <w:rsid w:val="0039120B"/>
    <w:rsid w:val="00391AD0"/>
    <w:rsid w:val="00391EBF"/>
    <w:rsid w:val="00392791"/>
    <w:rsid w:val="00392E9F"/>
    <w:rsid w:val="00393104"/>
    <w:rsid w:val="003933CC"/>
    <w:rsid w:val="003933FE"/>
    <w:rsid w:val="003939D9"/>
    <w:rsid w:val="00394DF7"/>
    <w:rsid w:val="00394F3C"/>
    <w:rsid w:val="00395260"/>
    <w:rsid w:val="003971FB"/>
    <w:rsid w:val="003A0622"/>
    <w:rsid w:val="003A072A"/>
    <w:rsid w:val="003A0B24"/>
    <w:rsid w:val="003A0CBA"/>
    <w:rsid w:val="003A0D62"/>
    <w:rsid w:val="003A0E65"/>
    <w:rsid w:val="003A11C0"/>
    <w:rsid w:val="003A11EA"/>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878"/>
    <w:rsid w:val="003B3E71"/>
    <w:rsid w:val="003B3F40"/>
    <w:rsid w:val="003B411C"/>
    <w:rsid w:val="003B444E"/>
    <w:rsid w:val="003B4847"/>
    <w:rsid w:val="003B4BE9"/>
    <w:rsid w:val="003B4DE9"/>
    <w:rsid w:val="003B50B1"/>
    <w:rsid w:val="003B618D"/>
    <w:rsid w:val="003C15F3"/>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1F22"/>
    <w:rsid w:val="003E2E64"/>
    <w:rsid w:val="003E35AC"/>
    <w:rsid w:val="003E3E11"/>
    <w:rsid w:val="003E5B8B"/>
    <w:rsid w:val="003E6721"/>
    <w:rsid w:val="003E6EAB"/>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55B"/>
    <w:rsid w:val="003F77E3"/>
    <w:rsid w:val="00400B89"/>
    <w:rsid w:val="00401484"/>
    <w:rsid w:val="00402F54"/>
    <w:rsid w:val="0040326F"/>
    <w:rsid w:val="0040362F"/>
    <w:rsid w:val="00404195"/>
    <w:rsid w:val="004045E3"/>
    <w:rsid w:val="00405081"/>
    <w:rsid w:val="00405800"/>
    <w:rsid w:val="00405984"/>
    <w:rsid w:val="00405C4D"/>
    <w:rsid w:val="00405DD7"/>
    <w:rsid w:val="00406498"/>
    <w:rsid w:val="00406598"/>
    <w:rsid w:val="00407210"/>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3CB"/>
    <w:rsid w:val="00423590"/>
    <w:rsid w:val="00424861"/>
    <w:rsid w:val="00424FAC"/>
    <w:rsid w:val="00425774"/>
    <w:rsid w:val="00425DC3"/>
    <w:rsid w:val="004264C2"/>
    <w:rsid w:val="00426D30"/>
    <w:rsid w:val="00426E96"/>
    <w:rsid w:val="0042751F"/>
    <w:rsid w:val="0042759C"/>
    <w:rsid w:val="004275FD"/>
    <w:rsid w:val="00427F2C"/>
    <w:rsid w:val="00430228"/>
    <w:rsid w:val="004306CE"/>
    <w:rsid w:val="00430859"/>
    <w:rsid w:val="00430BCB"/>
    <w:rsid w:val="00430F59"/>
    <w:rsid w:val="0043181D"/>
    <w:rsid w:val="0043249C"/>
    <w:rsid w:val="00434255"/>
    <w:rsid w:val="00435542"/>
    <w:rsid w:val="00435636"/>
    <w:rsid w:val="004358AF"/>
    <w:rsid w:val="00435FE5"/>
    <w:rsid w:val="004361CE"/>
    <w:rsid w:val="004361D4"/>
    <w:rsid w:val="00436D62"/>
    <w:rsid w:val="004375F6"/>
    <w:rsid w:val="004405CB"/>
    <w:rsid w:val="0044112B"/>
    <w:rsid w:val="00441261"/>
    <w:rsid w:val="004417D8"/>
    <w:rsid w:val="00442F93"/>
    <w:rsid w:val="004430BC"/>
    <w:rsid w:val="004432D0"/>
    <w:rsid w:val="004434FB"/>
    <w:rsid w:val="004442ED"/>
    <w:rsid w:val="0044437B"/>
    <w:rsid w:val="00444DAB"/>
    <w:rsid w:val="0044508A"/>
    <w:rsid w:val="00445494"/>
    <w:rsid w:val="0044583B"/>
    <w:rsid w:val="004473C3"/>
    <w:rsid w:val="0045005D"/>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577B3"/>
    <w:rsid w:val="00460A64"/>
    <w:rsid w:val="00461669"/>
    <w:rsid w:val="00461C3F"/>
    <w:rsid w:val="00461EE0"/>
    <w:rsid w:val="00462983"/>
    <w:rsid w:val="00462B6B"/>
    <w:rsid w:val="00463D92"/>
    <w:rsid w:val="00463FDE"/>
    <w:rsid w:val="00464A05"/>
    <w:rsid w:val="00464ACA"/>
    <w:rsid w:val="00464C66"/>
    <w:rsid w:val="00471C2A"/>
    <w:rsid w:val="0047266D"/>
    <w:rsid w:val="00472AFC"/>
    <w:rsid w:val="00472D8F"/>
    <w:rsid w:val="004731A9"/>
    <w:rsid w:val="0047336C"/>
    <w:rsid w:val="0047336D"/>
    <w:rsid w:val="00473737"/>
    <w:rsid w:val="0047390C"/>
    <w:rsid w:val="00473972"/>
    <w:rsid w:val="0047473E"/>
    <w:rsid w:val="00474869"/>
    <w:rsid w:val="00474BCB"/>
    <w:rsid w:val="004750BA"/>
    <w:rsid w:val="00475F91"/>
    <w:rsid w:val="0047689A"/>
    <w:rsid w:val="00476C5D"/>
    <w:rsid w:val="00477F0B"/>
    <w:rsid w:val="004802E3"/>
    <w:rsid w:val="00480A03"/>
    <w:rsid w:val="00480F6B"/>
    <w:rsid w:val="00482CDB"/>
    <w:rsid w:val="00483B28"/>
    <w:rsid w:val="00483E98"/>
    <w:rsid w:val="00484B7B"/>
    <w:rsid w:val="00484C11"/>
    <w:rsid w:val="0048501B"/>
    <w:rsid w:val="00485A79"/>
    <w:rsid w:val="00485DB7"/>
    <w:rsid w:val="00486EE3"/>
    <w:rsid w:val="004876EA"/>
    <w:rsid w:val="0048772B"/>
    <w:rsid w:val="004878EF"/>
    <w:rsid w:val="004879FC"/>
    <w:rsid w:val="00487BCD"/>
    <w:rsid w:val="004901F9"/>
    <w:rsid w:val="00490F09"/>
    <w:rsid w:val="00492489"/>
    <w:rsid w:val="00492BF9"/>
    <w:rsid w:val="00493C64"/>
    <w:rsid w:val="00493DE8"/>
    <w:rsid w:val="00494047"/>
    <w:rsid w:val="004941D5"/>
    <w:rsid w:val="00494695"/>
    <w:rsid w:val="004948A7"/>
    <w:rsid w:val="004968E0"/>
    <w:rsid w:val="00496CA2"/>
    <w:rsid w:val="00496F4B"/>
    <w:rsid w:val="00496FC2"/>
    <w:rsid w:val="004973A5"/>
    <w:rsid w:val="00497779"/>
    <w:rsid w:val="004979D4"/>
    <w:rsid w:val="00497BC2"/>
    <w:rsid w:val="004A0244"/>
    <w:rsid w:val="004A09C6"/>
    <w:rsid w:val="004A173F"/>
    <w:rsid w:val="004A1BB2"/>
    <w:rsid w:val="004A267A"/>
    <w:rsid w:val="004A3067"/>
    <w:rsid w:val="004A38A9"/>
    <w:rsid w:val="004A40F4"/>
    <w:rsid w:val="004A4908"/>
    <w:rsid w:val="004A59BA"/>
    <w:rsid w:val="004A703D"/>
    <w:rsid w:val="004A7235"/>
    <w:rsid w:val="004A7347"/>
    <w:rsid w:val="004A7508"/>
    <w:rsid w:val="004A7C96"/>
    <w:rsid w:val="004B0BA8"/>
    <w:rsid w:val="004B1436"/>
    <w:rsid w:val="004B1803"/>
    <w:rsid w:val="004B2D57"/>
    <w:rsid w:val="004B32EE"/>
    <w:rsid w:val="004B3866"/>
    <w:rsid w:val="004B54E8"/>
    <w:rsid w:val="004B5C25"/>
    <w:rsid w:val="004B5E7A"/>
    <w:rsid w:val="004B60D4"/>
    <w:rsid w:val="004B78E7"/>
    <w:rsid w:val="004C068D"/>
    <w:rsid w:val="004C0E88"/>
    <w:rsid w:val="004C1594"/>
    <w:rsid w:val="004C19C7"/>
    <w:rsid w:val="004C21AE"/>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988"/>
    <w:rsid w:val="004D6AA3"/>
    <w:rsid w:val="004D6FDA"/>
    <w:rsid w:val="004D714D"/>
    <w:rsid w:val="004D7B76"/>
    <w:rsid w:val="004E0713"/>
    <w:rsid w:val="004E0D9A"/>
    <w:rsid w:val="004E0E10"/>
    <w:rsid w:val="004E0EE5"/>
    <w:rsid w:val="004E1B27"/>
    <w:rsid w:val="004E1C17"/>
    <w:rsid w:val="004E2B9D"/>
    <w:rsid w:val="004E2CB9"/>
    <w:rsid w:val="004E3A0B"/>
    <w:rsid w:val="004E3A4D"/>
    <w:rsid w:val="004E3C67"/>
    <w:rsid w:val="004E4924"/>
    <w:rsid w:val="004E4B60"/>
    <w:rsid w:val="004E5284"/>
    <w:rsid w:val="004E55EA"/>
    <w:rsid w:val="004E61C0"/>
    <w:rsid w:val="004E7562"/>
    <w:rsid w:val="004E7AD8"/>
    <w:rsid w:val="004F00AC"/>
    <w:rsid w:val="004F085A"/>
    <w:rsid w:val="004F0CC6"/>
    <w:rsid w:val="004F1127"/>
    <w:rsid w:val="004F18EF"/>
    <w:rsid w:val="004F1CD5"/>
    <w:rsid w:val="004F22D3"/>
    <w:rsid w:val="004F2389"/>
    <w:rsid w:val="004F25FD"/>
    <w:rsid w:val="004F2E9D"/>
    <w:rsid w:val="004F40CD"/>
    <w:rsid w:val="004F4F4C"/>
    <w:rsid w:val="004F604B"/>
    <w:rsid w:val="004F7D07"/>
    <w:rsid w:val="00500052"/>
    <w:rsid w:val="00500090"/>
    <w:rsid w:val="0050192B"/>
    <w:rsid w:val="005028FA"/>
    <w:rsid w:val="00502A1D"/>
    <w:rsid w:val="005036A8"/>
    <w:rsid w:val="005038C6"/>
    <w:rsid w:val="00503B31"/>
    <w:rsid w:val="00503D81"/>
    <w:rsid w:val="005047AE"/>
    <w:rsid w:val="00504D61"/>
    <w:rsid w:val="00505278"/>
    <w:rsid w:val="0050630B"/>
    <w:rsid w:val="0050675B"/>
    <w:rsid w:val="00510571"/>
    <w:rsid w:val="005107E2"/>
    <w:rsid w:val="00510A15"/>
    <w:rsid w:val="00510CE3"/>
    <w:rsid w:val="005111D8"/>
    <w:rsid w:val="0051227F"/>
    <w:rsid w:val="00512C1C"/>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2AB3"/>
    <w:rsid w:val="00522BA0"/>
    <w:rsid w:val="00523B8E"/>
    <w:rsid w:val="00523CA8"/>
    <w:rsid w:val="00524662"/>
    <w:rsid w:val="005246A0"/>
    <w:rsid w:val="00524A9D"/>
    <w:rsid w:val="0052564A"/>
    <w:rsid w:val="00525CD9"/>
    <w:rsid w:val="0052605C"/>
    <w:rsid w:val="00526C50"/>
    <w:rsid w:val="00527FD6"/>
    <w:rsid w:val="0053012D"/>
    <w:rsid w:val="0053021B"/>
    <w:rsid w:val="005307A7"/>
    <w:rsid w:val="00530AE6"/>
    <w:rsid w:val="00531109"/>
    <w:rsid w:val="00532363"/>
    <w:rsid w:val="00533349"/>
    <w:rsid w:val="0053339F"/>
    <w:rsid w:val="00533D85"/>
    <w:rsid w:val="00533DA7"/>
    <w:rsid w:val="00534986"/>
    <w:rsid w:val="00534D27"/>
    <w:rsid w:val="00534F64"/>
    <w:rsid w:val="00535617"/>
    <w:rsid w:val="00535C38"/>
    <w:rsid w:val="00536193"/>
    <w:rsid w:val="00536D16"/>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CB6"/>
    <w:rsid w:val="00544F74"/>
    <w:rsid w:val="005457CD"/>
    <w:rsid w:val="00546891"/>
    <w:rsid w:val="0054711B"/>
    <w:rsid w:val="0054786C"/>
    <w:rsid w:val="0055108C"/>
    <w:rsid w:val="00551A63"/>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09DE"/>
    <w:rsid w:val="005610D3"/>
    <w:rsid w:val="00561799"/>
    <w:rsid w:val="00561A34"/>
    <w:rsid w:val="0056293F"/>
    <w:rsid w:val="00562DA8"/>
    <w:rsid w:val="005643AE"/>
    <w:rsid w:val="005653B0"/>
    <w:rsid w:val="00565403"/>
    <w:rsid w:val="00565AB7"/>
    <w:rsid w:val="00565BA4"/>
    <w:rsid w:val="005660EB"/>
    <w:rsid w:val="0056617A"/>
    <w:rsid w:val="005704D9"/>
    <w:rsid w:val="00570511"/>
    <w:rsid w:val="00570FB8"/>
    <w:rsid w:val="00572067"/>
    <w:rsid w:val="0057314B"/>
    <w:rsid w:val="0057369D"/>
    <w:rsid w:val="00573973"/>
    <w:rsid w:val="00574AB3"/>
    <w:rsid w:val="0057539F"/>
    <w:rsid w:val="005756EB"/>
    <w:rsid w:val="00575871"/>
    <w:rsid w:val="00576047"/>
    <w:rsid w:val="00577AA8"/>
    <w:rsid w:val="005803FD"/>
    <w:rsid w:val="0058084E"/>
    <w:rsid w:val="00581269"/>
    <w:rsid w:val="00581656"/>
    <w:rsid w:val="0058203D"/>
    <w:rsid w:val="005821F5"/>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29B"/>
    <w:rsid w:val="00590361"/>
    <w:rsid w:val="00590741"/>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7AA"/>
    <w:rsid w:val="005A6C83"/>
    <w:rsid w:val="005A6C92"/>
    <w:rsid w:val="005A6E66"/>
    <w:rsid w:val="005A7041"/>
    <w:rsid w:val="005A7413"/>
    <w:rsid w:val="005A7940"/>
    <w:rsid w:val="005A7BA9"/>
    <w:rsid w:val="005A7DE8"/>
    <w:rsid w:val="005B0305"/>
    <w:rsid w:val="005B03B1"/>
    <w:rsid w:val="005B0D26"/>
    <w:rsid w:val="005B0D8D"/>
    <w:rsid w:val="005B40FB"/>
    <w:rsid w:val="005B4A52"/>
    <w:rsid w:val="005B578F"/>
    <w:rsid w:val="005B6158"/>
    <w:rsid w:val="005B6637"/>
    <w:rsid w:val="005B696B"/>
    <w:rsid w:val="005B6ACD"/>
    <w:rsid w:val="005B7432"/>
    <w:rsid w:val="005B79AE"/>
    <w:rsid w:val="005B79DD"/>
    <w:rsid w:val="005C08F1"/>
    <w:rsid w:val="005C0E72"/>
    <w:rsid w:val="005C1454"/>
    <w:rsid w:val="005C17F8"/>
    <w:rsid w:val="005C2423"/>
    <w:rsid w:val="005C32CE"/>
    <w:rsid w:val="005C36DD"/>
    <w:rsid w:val="005C49BB"/>
    <w:rsid w:val="005C50E8"/>
    <w:rsid w:val="005C5413"/>
    <w:rsid w:val="005C541F"/>
    <w:rsid w:val="005C5BD1"/>
    <w:rsid w:val="005C650E"/>
    <w:rsid w:val="005C6DDA"/>
    <w:rsid w:val="005C7DD3"/>
    <w:rsid w:val="005C7E17"/>
    <w:rsid w:val="005D0363"/>
    <w:rsid w:val="005D1068"/>
    <w:rsid w:val="005D10D9"/>
    <w:rsid w:val="005D189E"/>
    <w:rsid w:val="005D1D09"/>
    <w:rsid w:val="005D257E"/>
    <w:rsid w:val="005D299D"/>
    <w:rsid w:val="005D3A9B"/>
    <w:rsid w:val="005D41AB"/>
    <w:rsid w:val="005D4CCF"/>
    <w:rsid w:val="005D71F6"/>
    <w:rsid w:val="005D7345"/>
    <w:rsid w:val="005D7677"/>
    <w:rsid w:val="005E0966"/>
    <w:rsid w:val="005E1272"/>
    <w:rsid w:val="005E16BB"/>
    <w:rsid w:val="005E265D"/>
    <w:rsid w:val="005E38FC"/>
    <w:rsid w:val="005E3CE2"/>
    <w:rsid w:val="005E3F2C"/>
    <w:rsid w:val="005E46F7"/>
    <w:rsid w:val="005E4895"/>
    <w:rsid w:val="005E4916"/>
    <w:rsid w:val="005E5926"/>
    <w:rsid w:val="005E6EC7"/>
    <w:rsid w:val="005E7531"/>
    <w:rsid w:val="005E7AA1"/>
    <w:rsid w:val="005E7C0F"/>
    <w:rsid w:val="005E7D3E"/>
    <w:rsid w:val="005F031A"/>
    <w:rsid w:val="005F0ABC"/>
    <w:rsid w:val="005F1C15"/>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8EB"/>
    <w:rsid w:val="006105CD"/>
    <w:rsid w:val="006106F8"/>
    <w:rsid w:val="006109AB"/>
    <w:rsid w:val="00611729"/>
    <w:rsid w:val="0061226D"/>
    <w:rsid w:val="006126F0"/>
    <w:rsid w:val="006127E7"/>
    <w:rsid w:val="00612E3A"/>
    <w:rsid w:val="0061303B"/>
    <w:rsid w:val="00613DCE"/>
    <w:rsid w:val="00613EF9"/>
    <w:rsid w:val="0061437D"/>
    <w:rsid w:val="00614EF1"/>
    <w:rsid w:val="0061571E"/>
    <w:rsid w:val="00615FD7"/>
    <w:rsid w:val="00617258"/>
    <w:rsid w:val="0061752D"/>
    <w:rsid w:val="00620212"/>
    <w:rsid w:val="006203BD"/>
    <w:rsid w:val="00620947"/>
    <w:rsid w:val="006214CF"/>
    <w:rsid w:val="0062166D"/>
    <w:rsid w:val="006229E8"/>
    <w:rsid w:val="00624FE5"/>
    <w:rsid w:val="0062508A"/>
    <w:rsid w:val="00625552"/>
    <w:rsid w:val="00625C9E"/>
    <w:rsid w:val="006263E3"/>
    <w:rsid w:val="00626CB5"/>
    <w:rsid w:val="006270CF"/>
    <w:rsid w:val="00627C97"/>
    <w:rsid w:val="00630D3A"/>
    <w:rsid w:val="006327F0"/>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3D81"/>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5714"/>
    <w:rsid w:val="00665D41"/>
    <w:rsid w:val="00665DBA"/>
    <w:rsid w:val="0066635C"/>
    <w:rsid w:val="0066733A"/>
    <w:rsid w:val="006674FB"/>
    <w:rsid w:val="00667883"/>
    <w:rsid w:val="00667950"/>
    <w:rsid w:val="00670404"/>
    <w:rsid w:val="00670654"/>
    <w:rsid w:val="006736D8"/>
    <w:rsid w:val="006750DC"/>
    <w:rsid w:val="0067541A"/>
    <w:rsid w:val="006754D1"/>
    <w:rsid w:val="006760A1"/>
    <w:rsid w:val="006762BA"/>
    <w:rsid w:val="00676C3F"/>
    <w:rsid w:val="00680DA6"/>
    <w:rsid w:val="0068111E"/>
    <w:rsid w:val="00681C37"/>
    <w:rsid w:val="00681D4E"/>
    <w:rsid w:val="0068222E"/>
    <w:rsid w:val="00682912"/>
    <w:rsid w:val="00682A6E"/>
    <w:rsid w:val="00682EF3"/>
    <w:rsid w:val="006831DA"/>
    <w:rsid w:val="00683E1C"/>
    <w:rsid w:val="0068595D"/>
    <w:rsid w:val="00685E51"/>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134A"/>
    <w:rsid w:val="006A1388"/>
    <w:rsid w:val="006A1AF8"/>
    <w:rsid w:val="006A2900"/>
    <w:rsid w:val="006A2E7F"/>
    <w:rsid w:val="006A33E2"/>
    <w:rsid w:val="006A4721"/>
    <w:rsid w:val="006A483C"/>
    <w:rsid w:val="006A4D0E"/>
    <w:rsid w:val="006A6AEB"/>
    <w:rsid w:val="006A6C80"/>
    <w:rsid w:val="006A6E30"/>
    <w:rsid w:val="006A79AB"/>
    <w:rsid w:val="006A79FB"/>
    <w:rsid w:val="006A7A67"/>
    <w:rsid w:val="006B0B1C"/>
    <w:rsid w:val="006B0CF9"/>
    <w:rsid w:val="006B12D6"/>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36C9"/>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570"/>
    <w:rsid w:val="006D36D4"/>
    <w:rsid w:val="006D4101"/>
    <w:rsid w:val="006D4323"/>
    <w:rsid w:val="006D464D"/>
    <w:rsid w:val="006D4A54"/>
    <w:rsid w:val="006D4BE3"/>
    <w:rsid w:val="006D4D21"/>
    <w:rsid w:val="006D4FB7"/>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35B"/>
    <w:rsid w:val="006E36E5"/>
    <w:rsid w:val="006E3BDB"/>
    <w:rsid w:val="006E46EB"/>
    <w:rsid w:val="006E4927"/>
    <w:rsid w:val="006E4CCF"/>
    <w:rsid w:val="006E4DC4"/>
    <w:rsid w:val="006E55F3"/>
    <w:rsid w:val="006E5BC4"/>
    <w:rsid w:val="006E64F6"/>
    <w:rsid w:val="006F0039"/>
    <w:rsid w:val="006F0503"/>
    <w:rsid w:val="006F087E"/>
    <w:rsid w:val="006F0D39"/>
    <w:rsid w:val="006F1462"/>
    <w:rsid w:val="006F17B0"/>
    <w:rsid w:val="006F2306"/>
    <w:rsid w:val="006F33FF"/>
    <w:rsid w:val="006F3587"/>
    <w:rsid w:val="006F364B"/>
    <w:rsid w:val="006F395D"/>
    <w:rsid w:val="006F41D6"/>
    <w:rsid w:val="006F4C19"/>
    <w:rsid w:val="006F5F6F"/>
    <w:rsid w:val="006F60FB"/>
    <w:rsid w:val="006F764A"/>
    <w:rsid w:val="006F78F9"/>
    <w:rsid w:val="006F7FB5"/>
    <w:rsid w:val="007004F6"/>
    <w:rsid w:val="00700999"/>
    <w:rsid w:val="00700F46"/>
    <w:rsid w:val="00700FF1"/>
    <w:rsid w:val="00701748"/>
    <w:rsid w:val="00701AE0"/>
    <w:rsid w:val="00701CE5"/>
    <w:rsid w:val="007020D6"/>
    <w:rsid w:val="00702F0D"/>
    <w:rsid w:val="00703475"/>
    <w:rsid w:val="00703A55"/>
    <w:rsid w:val="00704BAF"/>
    <w:rsid w:val="00705602"/>
    <w:rsid w:val="007059E1"/>
    <w:rsid w:val="00705D0B"/>
    <w:rsid w:val="00705E81"/>
    <w:rsid w:val="0070692C"/>
    <w:rsid w:val="00707863"/>
    <w:rsid w:val="00707DE2"/>
    <w:rsid w:val="0071143F"/>
    <w:rsid w:val="00711488"/>
    <w:rsid w:val="00711A5F"/>
    <w:rsid w:val="0071213C"/>
    <w:rsid w:val="00712263"/>
    <w:rsid w:val="0071398F"/>
    <w:rsid w:val="00714119"/>
    <w:rsid w:val="00715248"/>
    <w:rsid w:val="00715CE9"/>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4F5C"/>
    <w:rsid w:val="00725215"/>
    <w:rsid w:val="00725503"/>
    <w:rsid w:val="00725C29"/>
    <w:rsid w:val="00725CBD"/>
    <w:rsid w:val="00725FFF"/>
    <w:rsid w:val="00727D0C"/>
    <w:rsid w:val="00727D41"/>
    <w:rsid w:val="00727D68"/>
    <w:rsid w:val="007305D8"/>
    <w:rsid w:val="007309A7"/>
    <w:rsid w:val="007315D4"/>
    <w:rsid w:val="00731717"/>
    <w:rsid w:val="00732073"/>
    <w:rsid w:val="00732434"/>
    <w:rsid w:val="00732478"/>
    <w:rsid w:val="007328C5"/>
    <w:rsid w:val="00732C53"/>
    <w:rsid w:val="00733723"/>
    <w:rsid w:val="00733FE2"/>
    <w:rsid w:val="0073546C"/>
    <w:rsid w:val="007354B4"/>
    <w:rsid w:val="00735968"/>
    <w:rsid w:val="00736172"/>
    <w:rsid w:val="00737204"/>
    <w:rsid w:val="007375A1"/>
    <w:rsid w:val="00737E91"/>
    <w:rsid w:val="007401F6"/>
    <w:rsid w:val="007408B1"/>
    <w:rsid w:val="00740B09"/>
    <w:rsid w:val="00741C12"/>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F01"/>
    <w:rsid w:val="00752607"/>
    <w:rsid w:val="00753710"/>
    <w:rsid w:val="00753A1D"/>
    <w:rsid w:val="0075446F"/>
    <w:rsid w:val="0075589C"/>
    <w:rsid w:val="00755FD2"/>
    <w:rsid w:val="007564D9"/>
    <w:rsid w:val="00756CAA"/>
    <w:rsid w:val="00756FD7"/>
    <w:rsid w:val="00757E13"/>
    <w:rsid w:val="00760295"/>
    <w:rsid w:val="00760333"/>
    <w:rsid w:val="007613A7"/>
    <w:rsid w:val="007613ED"/>
    <w:rsid w:val="007626AD"/>
    <w:rsid w:val="00763E52"/>
    <w:rsid w:val="00764679"/>
    <w:rsid w:val="0076567F"/>
    <w:rsid w:val="00765CCE"/>
    <w:rsid w:val="00766598"/>
    <w:rsid w:val="00766636"/>
    <w:rsid w:val="007666BD"/>
    <w:rsid w:val="00766B62"/>
    <w:rsid w:val="00767A11"/>
    <w:rsid w:val="00767EFF"/>
    <w:rsid w:val="007700DF"/>
    <w:rsid w:val="007718C9"/>
    <w:rsid w:val="007718DF"/>
    <w:rsid w:val="007719F8"/>
    <w:rsid w:val="00772BA3"/>
    <w:rsid w:val="0077371A"/>
    <w:rsid w:val="00774B5F"/>
    <w:rsid w:val="00774C55"/>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12A"/>
    <w:rsid w:val="00782317"/>
    <w:rsid w:val="00782D20"/>
    <w:rsid w:val="00782D98"/>
    <w:rsid w:val="00783364"/>
    <w:rsid w:val="007834C3"/>
    <w:rsid w:val="00784085"/>
    <w:rsid w:val="00784903"/>
    <w:rsid w:val="00784D39"/>
    <w:rsid w:val="00784F02"/>
    <w:rsid w:val="007862A0"/>
    <w:rsid w:val="00786A22"/>
    <w:rsid w:val="00787B8E"/>
    <w:rsid w:val="00787F35"/>
    <w:rsid w:val="007900C4"/>
    <w:rsid w:val="007907A5"/>
    <w:rsid w:val="0079105E"/>
    <w:rsid w:val="00791316"/>
    <w:rsid w:val="00791F91"/>
    <w:rsid w:val="00793219"/>
    <w:rsid w:val="00793246"/>
    <w:rsid w:val="00793F11"/>
    <w:rsid w:val="00794CEE"/>
    <w:rsid w:val="00795FE8"/>
    <w:rsid w:val="007963BF"/>
    <w:rsid w:val="00797D8E"/>
    <w:rsid w:val="007A0352"/>
    <w:rsid w:val="007A1279"/>
    <w:rsid w:val="007A220E"/>
    <w:rsid w:val="007A25EC"/>
    <w:rsid w:val="007A2D20"/>
    <w:rsid w:val="007A2D43"/>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6A53"/>
    <w:rsid w:val="007B6C70"/>
    <w:rsid w:val="007B78A0"/>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B24"/>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7BFE"/>
    <w:rsid w:val="007E7C6D"/>
    <w:rsid w:val="007F0AC5"/>
    <w:rsid w:val="007F0BC9"/>
    <w:rsid w:val="007F0F52"/>
    <w:rsid w:val="007F1FED"/>
    <w:rsid w:val="007F3325"/>
    <w:rsid w:val="007F4697"/>
    <w:rsid w:val="007F48F7"/>
    <w:rsid w:val="007F4CC1"/>
    <w:rsid w:val="007F4CD6"/>
    <w:rsid w:val="007F52A2"/>
    <w:rsid w:val="007F54B3"/>
    <w:rsid w:val="007F54D4"/>
    <w:rsid w:val="007F5637"/>
    <w:rsid w:val="007F5F5E"/>
    <w:rsid w:val="007F6FA0"/>
    <w:rsid w:val="007F71FF"/>
    <w:rsid w:val="007F7413"/>
    <w:rsid w:val="00800340"/>
    <w:rsid w:val="008007A4"/>
    <w:rsid w:val="0080272A"/>
    <w:rsid w:val="00802987"/>
    <w:rsid w:val="00803817"/>
    <w:rsid w:val="00803990"/>
    <w:rsid w:val="00803F1B"/>
    <w:rsid w:val="00804094"/>
    <w:rsid w:val="00804C1B"/>
    <w:rsid w:val="00806C44"/>
    <w:rsid w:val="0080778C"/>
    <w:rsid w:val="00807D10"/>
    <w:rsid w:val="008102A8"/>
    <w:rsid w:val="008108B9"/>
    <w:rsid w:val="00810E09"/>
    <w:rsid w:val="008114F9"/>
    <w:rsid w:val="0081160F"/>
    <w:rsid w:val="00812335"/>
    <w:rsid w:val="0081339D"/>
    <w:rsid w:val="0081437E"/>
    <w:rsid w:val="00814605"/>
    <w:rsid w:val="00814A20"/>
    <w:rsid w:val="00816538"/>
    <w:rsid w:val="008168E5"/>
    <w:rsid w:val="00816BF5"/>
    <w:rsid w:val="00817A54"/>
    <w:rsid w:val="00817D19"/>
    <w:rsid w:val="00817E41"/>
    <w:rsid w:val="00817EFA"/>
    <w:rsid w:val="00820667"/>
    <w:rsid w:val="00820DE9"/>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4FD"/>
    <w:rsid w:val="008315E8"/>
    <w:rsid w:val="00831936"/>
    <w:rsid w:val="00831A55"/>
    <w:rsid w:val="00831BB6"/>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9B"/>
    <w:rsid w:val="008445A8"/>
    <w:rsid w:val="00845871"/>
    <w:rsid w:val="0084592E"/>
    <w:rsid w:val="00845AAE"/>
    <w:rsid w:val="00845BD5"/>
    <w:rsid w:val="00847CC6"/>
    <w:rsid w:val="008501E9"/>
    <w:rsid w:val="00850238"/>
    <w:rsid w:val="008508B4"/>
    <w:rsid w:val="00850B84"/>
    <w:rsid w:val="00850FD4"/>
    <w:rsid w:val="008511F0"/>
    <w:rsid w:val="008515DD"/>
    <w:rsid w:val="0085242B"/>
    <w:rsid w:val="00852A47"/>
    <w:rsid w:val="008539DF"/>
    <w:rsid w:val="00853AC0"/>
    <w:rsid w:val="0085414A"/>
    <w:rsid w:val="0085421A"/>
    <w:rsid w:val="00854700"/>
    <w:rsid w:val="00855B68"/>
    <w:rsid w:val="00857D79"/>
    <w:rsid w:val="00857EB1"/>
    <w:rsid w:val="0086098C"/>
    <w:rsid w:val="00860A81"/>
    <w:rsid w:val="00860E5A"/>
    <w:rsid w:val="00861129"/>
    <w:rsid w:val="0086153D"/>
    <w:rsid w:val="00861B9F"/>
    <w:rsid w:val="00861BFD"/>
    <w:rsid w:val="00861CF1"/>
    <w:rsid w:val="008621FF"/>
    <w:rsid w:val="008633FA"/>
    <w:rsid w:val="008639FD"/>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8A1"/>
    <w:rsid w:val="00877DD5"/>
    <w:rsid w:val="00881808"/>
    <w:rsid w:val="00882828"/>
    <w:rsid w:val="0088322A"/>
    <w:rsid w:val="00884552"/>
    <w:rsid w:val="008848A4"/>
    <w:rsid w:val="00884C83"/>
    <w:rsid w:val="00885E74"/>
    <w:rsid w:val="0088607B"/>
    <w:rsid w:val="0088610C"/>
    <w:rsid w:val="00886489"/>
    <w:rsid w:val="00886C34"/>
    <w:rsid w:val="00886F58"/>
    <w:rsid w:val="00887009"/>
    <w:rsid w:val="00887490"/>
    <w:rsid w:val="008876A2"/>
    <w:rsid w:val="00890BC7"/>
    <w:rsid w:val="00890E21"/>
    <w:rsid w:val="00890E9F"/>
    <w:rsid w:val="008916BA"/>
    <w:rsid w:val="0089230F"/>
    <w:rsid w:val="00892B40"/>
    <w:rsid w:val="00892B68"/>
    <w:rsid w:val="00892EED"/>
    <w:rsid w:val="00893004"/>
    <w:rsid w:val="008930DF"/>
    <w:rsid w:val="008937FC"/>
    <w:rsid w:val="00894041"/>
    <w:rsid w:val="00895597"/>
    <w:rsid w:val="0089563B"/>
    <w:rsid w:val="008958F8"/>
    <w:rsid w:val="00895B18"/>
    <w:rsid w:val="00896612"/>
    <w:rsid w:val="00897E0D"/>
    <w:rsid w:val="00897E31"/>
    <w:rsid w:val="008A2317"/>
    <w:rsid w:val="008A42A4"/>
    <w:rsid w:val="008A4A09"/>
    <w:rsid w:val="008A5499"/>
    <w:rsid w:val="008A578F"/>
    <w:rsid w:val="008A65DF"/>
    <w:rsid w:val="008A7B7A"/>
    <w:rsid w:val="008B0F14"/>
    <w:rsid w:val="008B0FC1"/>
    <w:rsid w:val="008B1B29"/>
    <w:rsid w:val="008B226E"/>
    <w:rsid w:val="008B226F"/>
    <w:rsid w:val="008B2E80"/>
    <w:rsid w:val="008B32BD"/>
    <w:rsid w:val="008B33F4"/>
    <w:rsid w:val="008B48FA"/>
    <w:rsid w:val="008B5A5B"/>
    <w:rsid w:val="008B6D38"/>
    <w:rsid w:val="008B74B9"/>
    <w:rsid w:val="008B7F7A"/>
    <w:rsid w:val="008C01D7"/>
    <w:rsid w:val="008C06DD"/>
    <w:rsid w:val="008C0863"/>
    <w:rsid w:val="008C0A2C"/>
    <w:rsid w:val="008C0CDD"/>
    <w:rsid w:val="008C0F83"/>
    <w:rsid w:val="008C2000"/>
    <w:rsid w:val="008C2876"/>
    <w:rsid w:val="008C29FD"/>
    <w:rsid w:val="008C35DF"/>
    <w:rsid w:val="008C37DF"/>
    <w:rsid w:val="008C3A88"/>
    <w:rsid w:val="008C41E0"/>
    <w:rsid w:val="008C4955"/>
    <w:rsid w:val="008C4D8B"/>
    <w:rsid w:val="008C51A2"/>
    <w:rsid w:val="008C52C9"/>
    <w:rsid w:val="008C5F89"/>
    <w:rsid w:val="008C70FF"/>
    <w:rsid w:val="008C7424"/>
    <w:rsid w:val="008C77D2"/>
    <w:rsid w:val="008C7F76"/>
    <w:rsid w:val="008D1977"/>
    <w:rsid w:val="008D1F24"/>
    <w:rsid w:val="008D23F7"/>
    <w:rsid w:val="008D31F2"/>
    <w:rsid w:val="008D40A6"/>
    <w:rsid w:val="008D4373"/>
    <w:rsid w:val="008D5291"/>
    <w:rsid w:val="008D5A8D"/>
    <w:rsid w:val="008D66EE"/>
    <w:rsid w:val="008D7902"/>
    <w:rsid w:val="008D7BAD"/>
    <w:rsid w:val="008E0676"/>
    <w:rsid w:val="008E0D8A"/>
    <w:rsid w:val="008E1776"/>
    <w:rsid w:val="008E17C2"/>
    <w:rsid w:val="008E240D"/>
    <w:rsid w:val="008E29C7"/>
    <w:rsid w:val="008E2BF6"/>
    <w:rsid w:val="008E2DB9"/>
    <w:rsid w:val="008E3312"/>
    <w:rsid w:val="008E38A5"/>
    <w:rsid w:val="008E42F8"/>
    <w:rsid w:val="008E4812"/>
    <w:rsid w:val="008E4DE9"/>
    <w:rsid w:val="008E5053"/>
    <w:rsid w:val="008E52CD"/>
    <w:rsid w:val="008E69DB"/>
    <w:rsid w:val="008E72D8"/>
    <w:rsid w:val="008E77BB"/>
    <w:rsid w:val="008F098B"/>
    <w:rsid w:val="008F0B1E"/>
    <w:rsid w:val="008F0D3F"/>
    <w:rsid w:val="008F13AD"/>
    <w:rsid w:val="008F1B76"/>
    <w:rsid w:val="008F1CEB"/>
    <w:rsid w:val="008F1FA4"/>
    <w:rsid w:val="008F2B56"/>
    <w:rsid w:val="008F2E46"/>
    <w:rsid w:val="008F3E94"/>
    <w:rsid w:val="008F5860"/>
    <w:rsid w:val="008F5CBE"/>
    <w:rsid w:val="008F5CEC"/>
    <w:rsid w:val="008F607E"/>
    <w:rsid w:val="008F6529"/>
    <w:rsid w:val="008F68DE"/>
    <w:rsid w:val="008F6EB8"/>
    <w:rsid w:val="008F7C97"/>
    <w:rsid w:val="008F7DB1"/>
    <w:rsid w:val="008F7E63"/>
    <w:rsid w:val="00903F35"/>
    <w:rsid w:val="00903F80"/>
    <w:rsid w:val="009046AC"/>
    <w:rsid w:val="00904BE5"/>
    <w:rsid w:val="00906A02"/>
    <w:rsid w:val="00906A99"/>
    <w:rsid w:val="009078A6"/>
    <w:rsid w:val="0090792B"/>
    <w:rsid w:val="00907B50"/>
    <w:rsid w:val="0091006E"/>
    <w:rsid w:val="00910518"/>
    <w:rsid w:val="009106A0"/>
    <w:rsid w:val="00911415"/>
    <w:rsid w:val="0091189A"/>
    <w:rsid w:val="0091277A"/>
    <w:rsid w:val="00912BD8"/>
    <w:rsid w:val="00912E85"/>
    <w:rsid w:val="00912F6C"/>
    <w:rsid w:val="0091303A"/>
    <w:rsid w:val="009130D0"/>
    <w:rsid w:val="009131AF"/>
    <w:rsid w:val="00913614"/>
    <w:rsid w:val="00914706"/>
    <w:rsid w:val="00915AF9"/>
    <w:rsid w:val="00915E16"/>
    <w:rsid w:val="009164F0"/>
    <w:rsid w:val="00922DA2"/>
    <w:rsid w:val="00923003"/>
    <w:rsid w:val="0092379B"/>
    <w:rsid w:val="00923E99"/>
    <w:rsid w:val="00924FB2"/>
    <w:rsid w:val="00926AA9"/>
    <w:rsid w:val="00927421"/>
    <w:rsid w:val="00927ED3"/>
    <w:rsid w:val="009308F0"/>
    <w:rsid w:val="00930B54"/>
    <w:rsid w:val="00930BC0"/>
    <w:rsid w:val="0093104E"/>
    <w:rsid w:val="009323D2"/>
    <w:rsid w:val="0093244B"/>
    <w:rsid w:val="0093328F"/>
    <w:rsid w:val="00933796"/>
    <w:rsid w:val="00933909"/>
    <w:rsid w:val="00933CC3"/>
    <w:rsid w:val="0093406E"/>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4CE6"/>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477F"/>
    <w:rsid w:val="00965303"/>
    <w:rsid w:val="009658B4"/>
    <w:rsid w:val="0096598E"/>
    <w:rsid w:val="00965E4C"/>
    <w:rsid w:val="00966448"/>
    <w:rsid w:val="00966539"/>
    <w:rsid w:val="00966FEC"/>
    <w:rsid w:val="00967645"/>
    <w:rsid w:val="00967787"/>
    <w:rsid w:val="00970051"/>
    <w:rsid w:val="009700CF"/>
    <w:rsid w:val="00970218"/>
    <w:rsid w:val="00971241"/>
    <w:rsid w:val="00971B1F"/>
    <w:rsid w:val="00971C7B"/>
    <w:rsid w:val="00971E5B"/>
    <w:rsid w:val="009720AD"/>
    <w:rsid w:val="00972144"/>
    <w:rsid w:val="00973C52"/>
    <w:rsid w:val="00973CF3"/>
    <w:rsid w:val="00973E08"/>
    <w:rsid w:val="0097481D"/>
    <w:rsid w:val="00974B11"/>
    <w:rsid w:val="00975124"/>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733E"/>
    <w:rsid w:val="00987460"/>
    <w:rsid w:val="00991262"/>
    <w:rsid w:val="009928F1"/>
    <w:rsid w:val="00992E7F"/>
    <w:rsid w:val="009931DB"/>
    <w:rsid w:val="00993F55"/>
    <w:rsid w:val="00994596"/>
    <w:rsid w:val="00994829"/>
    <w:rsid w:val="00994B8A"/>
    <w:rsid w:val="00994D69"/>
    <w:rsid w:val="00994F70"/>
    <w:rsid w:val="009950E9"/>
    <w:rsid w:val="009952FB"/>
    <w:rsid w:val="00995D4F"/>
    <w:rsid w:val="00996188"/>
    <w:rsid w:val="00996391"/>
    <w:rsid w:val="0099641C"/>
    <w:rsid w:val="00996A80"/>
    <w:rsid w:val="00996FE5"/>
    <w:rsid w:val="00997128"/>
    <w:rsid w:val="009A07E8"/>
    <w:rsid w:val="009A1413"/>
    <w:rsid w:val="009A52ED"/>
    <w:rsid w:val="009A55FF"/>
    <w:rsid w:val="009A5C60"/>
    <w:rsid w:val="009A5E73"/>
    <w:rsid w:val="009A6310"/>
    <w:rsid w:val="009A6AB4"/>
    <w:rsid w:val="009A72FD"/>
    <w:rsid w:val="009A7AFA"/>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16C"/>
    <w:rsid w:val="009E3B80"/>
    <w:rsid w:val="009E3CD7"/>
    <w:rsid w:val="009E4D4D"/>
    <w:rsid w:val="009E4FD7"/>
    <w:rsid w:val="009E50E3"/>
    <w:rsid w:val="009E544B"/>
    <w:rsid w:val="009E5BFB"/>
    <w:rsid w:val="009E618A"/>
    <w:rsid w:val="009E6A42"/>
    <w:rsid w:val="009E773A"/>
    <w:rsid w:val="009F0240"/>
    <w:rsid w:val="009F0276"/>
    <w:rsid w:val="009F0523"/>
    <w:rsid w:val="009F135C"/>
    <w:rsid w:val="009F19FE"/>
    <w:rsid w:val="009F1AFF"/>
    <w:rsid w:val="009F1CFF"/>
    <w:rsid w:val="009F1F48"/>
    <w:rsid w:val="009F21AE"/>
    <w:rsid w:val="009F25D7"/>
    <w:rsid w:val="009F2B2D"/>
    <w:rsid w:val="009F3891"/>
    <w:rsid w:val="009F39EE"/>
    <w:rsid w:val="009F3F88"/>
    <w:rsid w:val="009F4805"/>
    <w:rsid w:val="009F487D"/>
    <w:rsid w:val="009F5C0D"/>
    <w:rsid w:val="009F6CF3"/>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A51"/>
    <w:rsid w:val="00A12B66"/>
    <w:rsid w:val="00A12C5C"/>
    <w:rsid w:val="00A12CE7"/>
    <w:rsid w:val="00A136C4"/>
    <w:rsid w:val="00A13715"/>
    <w:rsid w:val="00A13731"/>
    <w:rsid w:val="00A1460E"/>
    <w:rsid w:val="00A14DFD"/>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300A5"/>
    <w:rsid w:val="00A30638"/>
    <w:rsid w:val="00A30D9D"/>
    <w:rsid w:val="00A31452"/>
    <w:rsid w:val="00A3198A"/>
    <w:rsid w:val="00A31FED"/>
    <w:rsid w:val="00A32459"/>
    <w:rsid w:val="00A3316A"/>
    <w:rsid w:val="00A334B4"/>
    <w:rsid w:val="00A3404A"/>
    <w:rsid w:val="00A34307"/>
    <w:rsid w:val="00A3462F"/>
    <w:rsid w:val="00A34ECB"/>
    <w:rsid w:val="00A35443"/>
    <w:rsid w:val="00A35A76"/>
    <w:rsid w:val="00A35AA2"/>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5F0"/>
    <w:rsid w:val="00A44B6C"/>
    <w:rsid w:val="00A4518D"/>
    <w:rsid w:val="00A45BE2"/>
    <w:rsid w:val="00A46CC6"/>
    <w:rsid w:val="00A46E4E"/>
    <w:rsid w:val="00A47560"/>
    <w:rsid w:val="00A4774B"/>
    <w:rsid w:val="00A47C0F"/>
    <w:rsid w:val="00A47C1E"/>
    <w:rsid w:val="00A47C4F"/>
    <w:rsid w:val="00A504BB"/>
    <w:rsid w:val="00A50FD0"/>
    <w:rsid w:val="00A51EB1"/>
    <w:rsid w:val="00A52591"/>
    <w:rsid w:val="00A52A31"/>
    <w:rsid w:val="00A52D64"/>
    <w:rsid w:val="00A53ADB"/>
    <w:rsid w:val="00A54177"/>
    <w:rsid w:val="00A5565C"/>
    <w:rsid w:val="00A55CCA"/>
    <w:rsid w:val="00A55D0F"/>
    <w:rsid w:val="00A56898"/>
    <w:rsid w:val="00A573E5"/>
    <w:rsid w:val="00A57C4E"/>
    <w:rsid w:val="00A60167"/>
    <w:rsid w:val="00A60503"/>
    <w:rsid w:val="00A60BC1"/>
    <w:rsid w:val="00A60DED"/>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7050C"/>
    <w:rsid w:val="00A707EC"/>
    <w:rsid w:val="00A70873"/>
    <w:rsid w:val="00A709B5"/>
    <w:rsid w:val="00A712A8"/>
    <w:rsid w:val="00A71CF6"/>
    <w:rsid w:val="00A726B2"/>
    <w:rsid w:val="00A72A63"/>
    <w:rsid w:val="00A72C76"/>
    <w:rsid w:val="00A7380D"/>
    <w:rsid w:val="00A73D56"/>
    <w:rsid w:val="00A7542D"/>
    <w:rsid w:val="00A76121"/>
    <w:rsid w:val="00A76614"/>
    <w:rsid w:val="00A76933"/>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E0E"/>
    <w:rsid w:val="00A85134"/>
    <w:rsid w:val="00A85419"/>
    <w:rsid w:val="00A85DBB"/>
    <w:rsid w:val="00A8651C"/>
    <w:rsid w:val="00A86B15"/>
    <w:rsid w:val="00A90359"/>
    <w:rsid w:val="00A90B51"/>
    <w:rsid w:val="00A90BA4"/>
    <w:rsid w:val="00A9227C"/>
    <w:rsid w:val="00A92457"/>
    <w:rsid w:val="00A92DE7"/>
    <w:rsid w:val="00A93F05"/>
    <w:rsid w:val="00A94271"/>
    <w:rsid w:val="00A9461C"/>
    <w:rsid w:val="00A94702"/>
    <w:rsid w:val="00A94ABB"/>
    <w:rsid w:val="00A95A0C"/>
    <w:rsid w:val="00A96124"/>
    <w:rsid w:val="00A9649D"/>
    <w:rsid w:val="00A97463"/>
    <w:rsid w:val="00AA0003"/>
    <w:rsid w:val="00AA03DF"/>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7AC"/>
    <w:rsid w:val="00AB7ABD"/>
    <w:rsid w:val="00AC049D"/>
    <w:rsid w:val="00AC0EDF"/>
    <w:rsid w:val="00AC1281"/>
    <w:rsid w:val="00AC205A"/>
    <w:rsid w:val="00AC214A"/>
    <w:rsid w:val="00AC2674"/>
    <w:rsid w:val="00AC2B6D"/>
    <w:rsid w:val="00AC43B8"/>
    <w:rsid w:val="00AC5ACA"/>
    <w:rsid w:val="00AC684F"/>
    <w:rsid w:val="00AC6A01"/>
    <w:rsid w:val="00AC732E"/>
    <w:rsid w:val="00AD02A8"/>
    <w:rsid w:val="00AD0DC1"/>
    <w:rsid w:val="00AD11CE"/>
    <w:rsid w:val="00AD2312"/>
    <w:rsid w:val="00AD2B80"/>
    <w:rsid w:val="00AD41E2"/>
    <w:rsid w:val="00AD479F"/>
    <w:rsid w:val="00AD4BA1"/>
    <w:rsid w:val="00AD5F48"/>
    <w:rsid w:val="00AD64D5"/>
    <w:rsid w:val="00AD6886"/>
    <w:rsid w:val="00AD6AA5"/>
    <w:rsid w:val="00AD70A6"/>
    <w:rsid w:val="00AD719D"/>
    <w:rsid w:val="00AD7A9C"/>
    <w:rsid w:val="00AE04DE"/>
    <w:rsid w:val="00AE0FE6"/>
    <w:rsid w:val="00AE1DE6"/>
    <w:rsid w:val="00AE26AA"/>
    <w:rsid w:val="00AE39CD"/>
    <w:rsid w:val="00AE44A8"/>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0AE4"/>
    <w:rsid w:val="00B026BF"/>
    <w:rsid w:val="00B03379"/>
    <w:rsid w:val="00B0366C"/>
    <w:rsid w:val="00B0397E"/>
    <w:rsid w:val="00B03A04"/>
    <w:rsid w:val="00B04ADB"/>
    <w:rsid w:val="00B0624A"/>
    <w:rsid w:val="00B06B72"/>
    <w:rsid w:val="00B06BCD"/>
    <w:rsid w:val="00B072F0"/>
    <w:rsid w:val="00B07F80"/>
    <w:rsid w:val="00B10D59"/>
    <w:rsid w:val="00B10E37"/>
    <w:rsid w:val="00B1130E"/>
    <w:rsid w:val="00B12103"/>
    <w:rsid w:val="00B12AE2"/>
    <w:rsid w:val="00B12BFA"/>
    <w:rsid w:val="00B12E1F"/>
    <w:rsid w:val="00B13B51"/>
    <w:rsid w:val="00B147BB"/>
    <w:rsid w:val="00B1583D"/>
    <w:rsid w:val="00B16FCD"/>
    <w:rsid w:val="00B1707E"/>
    <w:rsid w:val="00B172C9"/>
    <w:rsid w:val="00B17363"/>
    <w:rsid w:val="00B17622"/>
    <w:rsid w:val="00B201AA"/>
    <w:rsid w:val="00B2027C"/>
    <w:rsid w:val="00B204B3"/>
    <w:rsid w:val="00B204EA"/>
    <w:rsid w:val="00B21487"/>
    <w:rsid w:val="00B21A46"/>
    <w:rsid w:val="00B2200A"/>
    <w:rsid w:val="00B22894"/>
    <w:rsid w:val="00B23BE7"/>
    <w:rsid w:val="00B23D18"/>
    <w:rsid w:val="00B259F5"/>
    <w:rsid w:val="00B26293"/>
    <w:rsid w:val="00B26804"/>
    <w:rsid w:val="00B26A6C"/>
    <w:rsid w:val="00B26C03"/>
    <w:rsid w:val="00B26EFB"/>
    <w:rsid w:val="00B2724C"/>
    <w:rsid w:val="00B27B7E"/>
    <w:rsid w:val="00B27F27"/>
    <w:rsid w:val="00B30D22"/>
    <w:rsid w:val="00B31019"/>
    <w:rsid w:val="00B31606"/>
    <w:rsid w:val="00B319FA"/>
    <w:rsid w:val="00B3272F"/>
    <w:rsid w:val="00B32D5A"/>
    <w:rsid w:val="00B35554"/>
    <w:rsid w:val="00B36FA3"/>
    <w:rsid w:val="00B3710C"/>
    <w:rsid w:val="00B421E0"/>
    <w:rsid w:val="00B42E02"/>
    <w:rsid w:val="00B432E5"/>
    <w:rsid w:val="00B4362C"/>
    <w:rsid w:val="00B43883"/>
    <w:rsid w:val="00B438CE"/>
    <w:rsid w:val="00B43D90"/>
    <w:rsid w:val="00B44044"/>
    <w:rsid w:val="00B44119"/>
    <w:rsid w:val="00B442B6"/>
    <w:rsid w:val="00B44B1A"/>
    <w:rsid w:val="00B44B73"/>
    <w:rsid w:val="00B466D8"/>
    <w:rsid w:val="00B46D40"/>
    <w:rsid w:val="00B47C35"/>
    <w:rsid w:val="00B505B2"/>
    <w:rsid w:val="00B50D56"/>
    <w:rsid w:val="00B51D23"/>
    <w:rsid w:val="00B52ED4"/>
    <w:rsid w:val="00B53108"/>
    <w:rsid w:val="00B53425"/>
    <w:rsid w:val="00B5433F"/>
    <w:rsid w:val="00B54512"/>
    <w:rsid w:val="00B550A2"/>
    <w:rsid w:val="00B559AF"/>
    <w:rsid w:val="00B55FAB"/>
    <w:rsid w:val="00B56A47"/>
    <w:rsid w:val="00B5770B"/>
    <w:rsid w:val="00B6088D"/>
    <w:rsid w:val="00B60D87"/>
    <w:rsid w:val="00B60F25"/>
    <w:rsid w:val="00B611CE"/>
    <w:rsid w:val="00B61D26"/>
    <w:rsid w:val="00B6201A"/>
    <w:rsid w:val="00B623A8"/>
    <w:rsid w:val="00B62F88"/>
    <w:rsid w:val="00B6316F"/>
    <w:rsid w:val="00B635E6"/>
    <w:rsid w:val="00B6487F"/>
    <w:rsid w:val="00B64B00"/>
    <w:rsid w:val="00B65B0B"/>
    <w:rsid w:val="00B6688E"/>
    <w:rsid w:val="00B66996"/>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43A3"/>
    <w:rsid w:val="00B94829"/>
    <w:rsid w:val="00B94B4B"/>
    <w:rsid w:val="00B95BC3"/>
    <w:rsid w:val="00B95E8B"/>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8D"/>
    <w:rsid w:val="00BA65A3"/>
    <w:rsid w:val="00BA6D82"/>
    <w:rsid w:val="00BA7540"/>
    <w:rsid w:val="00BA7CBF"/>
    <w:rsid w:val="00BA7E41"/>
    <w:rsid w:val="00BB08C4"/>
    <w:rsid w:val="00BB12C4"/>
    <w:rsid w:val="00BB1E17"/>
    <w:rsid w:val="00BB2455"/>
    <w:rsid w:val="00BB26B5"/>
    <w:rsid w:val="00BB3325"/>
    <w:rsid w:val="00BB3A6B"/>
    <w:rsid w:val="00BB682B"/>
    <w:rsid w:val="00BB6A2A"/>
    <w:rsid w:val="00BB70E6"/>
    <w:rsid w:val="00BB7512"/>
    <w:rsid w:val="00BB76BF"/>
    <w:rsid w:val="00BB77FC"/>
    <w:rsid w:val="00BC0C51"/>
    <w:rsid w:val="00BC0E61"/>
    <w:rsid w:val="00BC277B"/>
    <w:rsid w:val="00BC2D9F"/>
    <w:rsid w:val="00BC325E"/>
    <w:rsid w:val="00BC3534"/>
    <w:rsid w:val="00BC36FB"/>
    <w:rsid w:val="00BC42A4"/>
    <w:rsid w:val="00BC42E6"/>
    <w:rsid w:val="00BC4D93"/>
    <w:rsid w:val="00BC5160"/>
    <w:rsid w:val="00BC643D"/>
    <w:rsid w:val="00BC6518"/>
    <w:rsid w:val="00BC6613"/>
    <w:rsid w:val="00BC6F0F"/>
    <w:rsid w:val="00BC701D"/>
    <w:rsid w:val="00BC764F"/>
    <w:rsid w:val="00BC7833"/>
    <w:rsid w:val="00BD01D8"/>
    <w:rsid w:val="00BD0D0F"/>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DFD"/>
    <w:rsid w:val="00BD7EA7"/>
    <w:rsid w:val="00BE01BB"/>
    <w:rsid w:val="00BE03EE"/>
    <w:rsid w:val="00BE0870"/>
    <w:rsid w:val="00BE0ECD"/>
    <w:rsid w:val="00BE1806"/>
    <w:rsid w:val="00BE2383"/>
    <w:rsid w:val="00BE30A7"/>
    <w:rsid w:val="00BE3C0E"/>
    <w:rsid w:val="00BE4487"/>
    <w:rsid w:val="00BE4B42"/>
    <w:rsid w:val="00BE503B"/>
    <w:rsid w:val="00BE5958"/>
    <w:rsid w:val="00BE619C"/>
    <w:rsid w:val="00BF0C9D"/>
    <w:rsid w:val="00BF157F"/>
    <w:rsid w:val="00BF1627"/>
    <w:rsid w:val="00BF18B9"/>
    <w:rsid w:val="00BF25B1"/>
    <w:rsid w:val="00BF29D2"/>
    <w:rsid w:val="00BF309A"/>
    <w:rsid w:val="00BF4334"/>
    <w:rsid w:val="00BF4A09"/>
    <w:rsid w:val="00BF4AD7"/>
    <w:rsid w:val="00BF4C64"/>
    <w:rsid w:val="00BF571E"/>
    <w:rsid w:val="00BF591B"/>
    <w:rsid w:val="00BF6A13"/>
    <w:rsid w:val="00BF6DA6"/>
    <w:rsid w:val="00BF706D"/>
    <w:rsid w:val="00BF7A04"/>
    <w:rsid w:val="00BF7EE3"/>
    <w:rsid w:val="00C00B54"/>
    <w:rsid w:val="00C00D15"/>
    <w:rsid w:val="00C00E39"/>
    <w:rsid w:val="00C00F4F"/>
    <w:rsid w:val="00C01374"/>
    <w:rsid w:val="00C0193C"/>
    <w:rsid w:val="00C01F15"/>
    <w:rsid w:val="00C02BC9"/>
    <w:rsid w:val="00C04438"/>
    <w:rsid w:val="00C04D34"/>
    <w:rsid w:val="00C060E8"/>
    <w:rsid w:val="00C06122"/>
    <w:rsid w:val="00C0612A"/>
    <w:rsid w:val="00C06A44"/>
    <w:rsid w:val="00C06F03"/>
    <w:rsid w:val="00C070FF"/>
    <w:rsid w:val="00C079ED"/>
    <w:rsid w:val="00C07BE1"/>
    <w:rsid w:val="00C10116"/>
    <w:rsid w:val="00C10730"/>
    <w:rsid w:val="00C10FF7"/>
    <w:rsid w:val="00C1268D"/>
    <w:rsid w:val="00C13325"/>
    <w:rsid w:val="00C1474C"/>
    <w:rsid w:val="00C14A87"/>
    <w:rsid w:val="00C15431"/>
    <w:rsid w:val="00C15754"/>
    <w:rsid w:val="00C1656B"/>
    <w:rsid w:val="00C17296"/>
    <w:rsid w:val="00C175A9"/>
    <w:rsid w:val="00C179FC"/>
    <w:rsid w:val="00C200D5"/>
    <w:rsid w:val="00C2016E"/>
    <w:rsid w:val="00C20C6A"/>
    <w:rsid w:val="00C2167F"/>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4B43"/>
    <w:rsid w:val="00C34D47"/>
    <w:rsid w:val="00C35378"/>
    <w:rsid w:val="00C3586A"/>
    <w:rsid w:val="00C35B19"/>
    <w:rsid w:val="00C35C01"/>
    <w:rsid w:val="00C35FC7"/>
    <w:rsid w:val="00C40752"/>
    <w:rsid w:val="00C40DBE"/>
    <w:rsid w:val="00C4194D"/>
    <w:rsid w:val="00C422D3"/>
    <w:rsid w:val="00C43312"/>
    <w:rsid w:val="00C4365F"/>
    <w:rsid w:val="00C43AE4"/>
    <w:rsid w:val="00C4474E"/>
    <w:rsid w:val="00C447CB"/>
    <w:rsid w:val="00C45255"/>
    <w:rsid w:val="00C45A0B"/>
    <w:rsid w:val="00C471D9"/>
    <w:rsid w:val="00C47E9E"/>
    <w:rsid w:val="00C47ED9"/>
    <w:rsid w:val="00C47F4A"/>
    <w:rsid w:val="00C50026"/>
    <w:rsid w:val="00C50DA8"/>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93"/>
    <w:rsid w:val="00C644CB"/>
    <w:rsid w:val="00C646C5"/>
    <w:rsid w:val="00C64B6E"/>
    <w:rsid w:val="00C64F5C"/>
    <w:rsid w:val="00C64F96"/>
    <w:rsid w:val="00C65716"/>
    <w:rsid w:val="00C66500"/>
    <w:rsid w:val="00C66586"/>
    <w:rsid w:val="00C670B1"/>
    <w:rsid w:val="00C67B85"/>
    <w:rsid w:val="00C67EF6"/>
    <w:rsid w:val="00C67F26"/>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7210"/>
    <w:rsid w:val="00C97BA5"/>
    <w:rsid w:val="00C97D1B"/>
    <w:rsid w:val="00C97D1D"/>
    <w:rsid w:val="00CA0423"/>
    <w:rsid w:val="00CA0EA0"/>
    <w:rsid w:val="00CA0F1E"/>
    <w:rsid w:val="00CA0F4F"/>
    <w:rsid w:val="00CA104B"/>
    <w:rsid w:val="00CA14D3"/>
    <w:rsid w:val="00CA181A"/>
    <w:rsid w:val="00CA1A69"/>
    <w:rsid w:val="00CA1ABF"/>
    <w:rsid w:val="00CA21F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4D69"/>
    <w:rsid w:val="00CB4F90"/>
    <w:rsid w:val="00CB5471"/>
    <w:rsid w:val="00CB580B"/>
    <w:rsid w:val="00CB5972"/>
    <w:rsid w:val="00CB5E59"/>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010"/>
    <w:rsid w:val="00CD137E"/>
    <w:rsid w:val="00CD1A53"/>
    <w:rsid w:val="00CD222A"/>
    <w:rsid w:val="00CD2A9A"/>
    <w:rsid w:val="00CD2F00"/>
    <w:rsid w:val="00CD4772"/>
    <w:rsid w:val="00CD53F1"/>
    <w:rsid w:val="00CD6351"/>
    <w:rsid w:val="00CD640F"/>
    <w:rsid w:val="00CE049D"/>
    <w:rsid w:val="00CE1F50"/>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5EA"/>
    <w:rsid w:val="00D25C64"/>
    <w:rsid w:val="00D25F12"/>
    <w:rsid w:val="00D262FF"/>
    <w:rsid w:val="00D266BA"/>
    <w:rsid w:val="00D268AD"/>
    <w:rsid w:val="00D307F9"/>
    <w:rsid w:val="00D30E08"/>
    <w:rsid w:val="00D31379"/>
    <w:rsid w:val="00D314DA"/>
    <w:rsid w:val="00D3274E"/>
    <w:rsid w:val="00D33348"/>
    <w:rsid w:val="00D34472"/>
    <w:rsid w:val="00D34797"/>
    <w:rsid w:val="00D349D1"/>
    <w:rsid w:val="00D354D8"/>
    <w:rsid w:val="00D35E3D"/>
    <w:rsid w:val="00D3646A"/>
    <w:rsid w:val="00D364D2"/>
    <w:rsid w:val="00D3667C"/>
    <w:rsid w:val="00D36AE0"/>
    <w:rsid w:val="00D36D32"/>
    <w:rsid w:val="00D37D4E"/>
    <w:rsid w:val="00D37D8F"/>
    <w:rsid w:val="00D40343"/>
    <w:rsid w:val="00D4054E"/>
    <w:rsid w:val="00D41BAA"/>
    <w:rsid w:val="00D41E93"/>
    <w:rsid w:val="00D42DBF"/>
    <w:rsid w:val="00D431A9"/>
    <w:rsid w:val="00D43D87"/>
    <w:rsid w:val="00D45D70"/>
    <w:rsid w:val="00D46365"/>
    <w:rsid w:val="00D467C0"/>
    <w:rsid w:val="00D46A59"/>
    <w:rsid w:val="00D47047"/>
    <w:rsid w:val="00D470EA"/>
    <w:rsid w:val="00D500B5"/>
    <w:rsid w:val="00D50410"/>
    <w:rsid w:val="00D50D95"/>
    <w:rsid w:val="00D518D1"/>
    <w:rsid w:val="00D522E2"/>
    <w:rsid w:val="00D523DB"/>
    <w:rsid w:val="00D52426"/>
    <w:rsid w:val="00D5286F"/>
    <w:rsid w:val="00D52C95"/>
    <w:rsid w:val="00D5342B"/>
    <w:rsid w:val="00D54013"/>
    <w:rsid w:val="00D5654A"/>
    <w:rsid w:val="00D56A44"/>
    <w:rsid w:val="00D57DE4"/>
    <w:rsid w:val="00D57FC5"/>
    <w:rsid w:val="00D612D1"/>
    <w:rsid w:val="00D61D1F"/>
    <w:rsid w:val="00D61DF3"/>
    <w:rsid w:val="00D62339"/>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96D"/>
    <w:rsid w:val="00D71D02"/>
    <w:rsid w:val="00D727D1"/>
    <w:rsid w:val="00D72A9F"/>
    <w:rsid w:val="00D74096"/>
    <w:rsid w:val="00D742E4"/>
    <w:rsid w:val="00D7449B"/>
    <w:rsid w:val="00D7478B"/>
    <w:rsid w:val="00D75087"/>
    <w:rsid w:val="00D752E5"/>
    <w:rsid w:val="00D752EC"/>
    <w:rsid w:val="00D760E0"/>
    <w:rsid w:val="00D76205"/>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462C"/>
    <w:rsid w:val="00D8506A"/>
    <w:rsid w:val="00D853FF"/>
    <w:rsid w:val="00D85BE2"/>
    <w:rsid w:val="00D868EC"/>
    <w:rsid w:val="00D87B84"/>
    <w:rsid w:val="00D913F3"/>
    <w:rsid w:val="00D91493"/>
    <w:rsid w:val="00D91DBD"/>
    <w:rsid w:val="00D926F1"/>
    <w:rsid w:val="00D928CA"/>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2759"/>
    <w:rsid w:val="00DA39F0"/>
    <w:rsid w:val="00DA3AC7"/>
    <w:rsid w:val="00DA406F"/>
    <w:rsid w:val="00DA566F"/>
    <w:rsid w:val="00DA5A6A"/>
    <w:rsid w:val="00DA5D9B"/>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63C"/>
    <w:rsid w:val="00DB690E"/>
    <w:rsid w:val="00DB700A"/>
    <w:rsid w:val="00DB7C23"/>
    <w:rsid w:val="00DC0354"/>
    <w:rsid w:val="00DC0527"/>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351"/>
    <w:rsid w:val="00DD5769"/>
    <w:rsid w:val="00DD57C8"/>
    <w:rsid w:val="00DD61C6"/>
    <w:rsid w:val="00DD6E0E"/>
    <w:rsid w:val="00DD6EA1"/>
    <w:rsid w:val="00DD7C08"/>
    <w:rsid w:val="00DD7E2A"/>
    <w:rsid w:val="00DE0EF5"/>
    <w:rsid w:val="00DE25C6"/>
    <w:rsid w:val="00DE2C50"/>
    <w:rsid w:val="00DE384F"/>
    <w:rsid w:val="00DE3F5D"/>
    <w:rsid w:val="00DE4DEB"/>
    <w:rsid w:val="00DE585A"/>
    <w:rsid w:val="00DE5CE1"/>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771"/>
    <w:rsid w:val="00E01BCC"/>
    <w:rsid w:val="00E02235"/>
    <w:rsid w:val="00E02BC4"/>
    <w:rsid w:val="00E02BCE"/>
    <w:rsid w:val="00E03F30"/>
    <w:rsid w:val="00E05121"/>
    <w:rsid w:val="00E06FFA"/>
    <w:rsid w:val="00E07FC1"/>
    <w:rsid w:val="00E10174"/>
    <w:rsid w:val="00E112D6"/>
    <w:rsid w:val="00E119A1"/>
    <w:rsid w:val="00E119E5"/>
    <w:rsid w:val="00E121F0"/>
    <w:rsid w:val="00E12232"/>
    <w:rsid w:val="00E130DD"/>
    <w:rsid w:val="00E1315E"/>
    <w:rsid w:val="00E135E4"/>
    <w:rsid w:val="00E14ED0"/>
    <w:rsid w:val="00E1559C"/>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100B"/>
    <w:rsid w:val="00E31216"/>
    <w:rsid w:val="00E31FF6"/>
    <w:rsid w:val="00E32835"/>
    <w:rsid w:val="00E3313F"/>
    <w:rsid w:val="00E343B2"/>
    <w:rsid w:val="00E34439"/>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479E"/>
    <w:rsid w:val="00E44CD2"/>
    <w:rsid w:val="00E44E25"/>
    <w:rsid w:val="00E4545E"/>
    <w:rsid w:val="00E4584A"/>
    <w:rsid w:val="00E45ADE"/>
    <w:rsid w:val="00E469B8"/>
    <w:rsid w:val="00E46BC5"/>
    <w:rsid w:val="00E47123"/>
    <w:rsid w:val="00E4712D"/>
    <w:rsid w:val="00E472CB"/>
    <w:rsid w:val="00E50275"/>
    <w:rsid w:val="00E516A8"/>
    <w:rsid w:val="00E51C3E"/>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B5D"/>
    <w:rsid w:val="00E62316"/>
    <w:rsid w:val="00E62679"/>
    <w:rsid w:val="00E6349C"/>
    <w:rsid w:val="00E645A8"/>
    <w:rsid w:val="00E64B39"/>
    <w:rsid w:val="00E64EFE"/>
    <w:rsid w:val="00E6523E"/>
    <w:rsid w:val="00E66A0B"/>
    <w:rsid w:val="00E67BDF"/>
    <w:rsid w:val="00E70418"/>
    <w:rsid w:val="00E7051D"/>
    <w:rsid w:val="00E7099A"/>
    <w:rsid w:val="00E70A11"/>
    <w:rsid w:val="00E717A6"/>
    <w:rsid w:val="00E71E03"/>
    <w:rsid w:val="00E72E62"/>
    <w:rsid w:val="00E73731"/>
    <w:rsid w:val="00E74142"/>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FAE"/>
    <w:rsid w:val="00E855D8"/>
    <w:rsid w:val="00E86D2A"/>
    <w:rsid w:val="00E87F32"/>
    <w:rsid w:val="00E9055D"/>
    <w:rsid w:val="00E90A73"/>
    <w:rsid w:val="00E90CFA"/>
    <w:rsid w:val="00E90D98"/>
    <w:rsid w:val="00E91262"/>
    <w:rsid w:val="00E915AD"/>
    <w:rsid w:val="00E91978"/>
    <w:rsid w:val="00E926CD"/>
    <w:rsid w:val="00E93D89"/>
    <w:rsid w:val="00E94659"/>
    <w:rsid w:val="00E947E5"/>
    <w:rsid w:val="00E9494E"/>
    <w:rsid w:val="00E94F64"/>
    <w:rsid w:val="00E95298"/>
    <w:rsid w:val="00E95453"/>
    <w:rsid w:val="00E956E5"/>
    <w:rsid w:val="00E95957"/>
    <w:rsid w:val="00E96962"/>
    <w:rsid w:val="00E970DF"/>
    <w:rsid w:val="00E972D2"/>
    <w:rsid w:val="00E979A5"/>
    <w:rsid w:val="00E97B60"/>
    <w:rsid w:val="00E97C6D"/>
    <w:rsid w:val="00EA034E"/>
    <w:rsid w:val="00EA05AD"/>
    <w:rsid w:val="00EA0A0E"/>
    <w:rsid w:val="00EA0F7D"/>
    <w:rsid w:val="00EA0FA4"/>
    <w:rsid w:val="00EA13CE"/>
    <w:rsid w:val="00EA1CB1"/>
    <w:rsid w:val="00EA30D8"/>
    <w:rsid w:val="00EA39B7"/>
    <w:rsid w:val="00EA546B"/>
    <w:rsid w:val="00EA5559"/>
    <w:rsid w:val="00EA6B37"/>
    <w:rsid w:val="00EA77F8"/>
    <w:rsid w:val="00EB0763"/>
    <w:rsid w:val="00EB282F"/>
    <w:rsid w:val="00EB2B58"/>
    <w:rsid w:val="00EB3262"/>
    <w:rsid w:val="00EB3B04"/>
    <w:rsid w:val="00EB3C28"/>
    <w:rsid w:val="00EB3FBA"/>
    <w:rsid w:val="00EB43F3"/>
    <w:rsid w:val="00EB4B16"/>
    <w:rsid w:val="00EB58DC"/>
    <w:rsid w:val="00EB598A"/>
    <w:rsid w:val="00EB5B02"/>
    <w:rsid w:val="00EB5E41"/>
    <w:rsid w:val="00EB7236"/>
    <w:rsid w:val="00EB7A98"/>
    <w:rsid w:val="00EB7C6F"/>
    <w:rsid w:val="00EC0557"/>
    <w:rsid w:val="00EC080D"/>
    <w:rsid w:val="00EC0918"/>
    <w:rsid w:val="00EC0CA1"/>
    <w:rsid w:val="00EC0E4F"/>
    <w:rsid w:val="00EC1946"/>
    <w:rsid w:val="00EC3366"/>
    <w:rsid w:val="00EC4F0C"/>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5E90"/>
    <w:rsid w:val="00EE6307"/>
    <w:rsid w:val="00EE7619"/>
    <w:rsid w:val="00EF15B6"/>
    <w:rsid w:val="00EF1C33"/>
    <w:rsid w:val="00EF1C92"/>
    <w:rsid w:val="00EF21F4"/>
    <w:rsid w:val="00EF296C"/>
    <w:rsid w:val="00EF366C"/>
    <w:rsid w:val="00EF4C69"/>
    <w:rsid w:val="00EF663D"/>
    <w:rsid w:val="00EF6DB6"/>
    <w:rsid w:val="00EF6FB1"/>
    <w:rsid w:val="00F009BB"/>
    <w:rsid w:val="00F00D0F"/>
    <w:rsid w:val="00F019A8"/>
    <w:rsid w:val="00F02F18"/>
    <w:rsid w:val="00F02FFB"/>
    <w:rsid w:val="00F047A4"/>
    <w:rsid w:val="00F04F43"/>
    <w:rsid w:val="00F056A3"/>
    <w:rsid w:val="00F07C13"/>
    <w:rsid w:val="00F11452"/>
    <w:rsid w:val="00F11B7B"/>
    <w:rsid w:val="00F11ECA"/>
    <w:rsid w:val="00F12AA8"/>
    <w:rsid w:val="00F13E9B"/>
    <w:rsid w:val="00F14C1F"/>
    <w:rsid w:val="00F15179"/>
    <w:rsid w:val="00F16509"/>
    <w:rsid w:val="00F16BC0"/>
    <w:rsid w:val="00F17974"/>
    <w:rsid w:val="00F201EA"/>
    <w:rsid w:val="00F21E5B"/>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89E"/>
    <w:rsid w:val="00F37D91"/>
    <w:rsid w:val="00F37F48"/>
    <w:rsid w:val="00F4038C"/>
    <w:rsid w:val="00F4206E"/>
    <w:rsid w:val="00F421D9"/>
    <w:rsid w:val="00F42A0B"/>
    <w:rsid w:val="00F42AEF"/>
    <w:rsid w:val="00F42B30"/>
    <w:rsid w:val="00F4367D"/>
    <w:rsid w:val="00F453E6"/>
    <w:rsid w:val="00F45549"/>
    <w:rsid w:val="00F45824"/>
    <w:rsid w:val="00F45A0C"/>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41AB"/>
    <w:rsid w:val="00F6462C"/>
    <w:rsid w:val="00F676CA"/>
    <w:rsid w:val="00F70880"/>
    <w:rsid w:val="00F70ED8"/>
    <w:rsid w:val="00F72B80"/>
    <w:rsid w:val="00F72FC9"/>
    <w:rsid w:val="00F74219"/>
    <w:rsid w:val="00F74321"/>
    <w:rsid w:val="00F74F6C"/>
    <w:rsid w:val="00F762F3"/>
    <w:rsid w:val="00F771C9"/>
    <w:rsid w:val="00F776DF"/>
    <w:rsid w:val="00F77826"/>
    <w:rsid w:val="00F8049A"/>
    <w:rsid w:val="00F80D66"/>
    <w:rsid w:val="00F81530"/>
    <w:rsid w:val="00F816A0"/>
    <w:rsid w:val="00F816BF"/>
    <w:rsid w:val="00F821FC"/>
    <w:rsid w:val="00F82316"/>
    <w:rsid w:val="00F83025"/>
    <w:rsid w:val="00F833DC"/>
    <w:rsid w:val="00F836A8"/>
    <w:rsid w:val="00F837C9"/>
    <w:rsid w:val="00F85191"/>
    <w:rsid w:val="00F8572A"/>
    <w:rsid w:val="00F85B84"/>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1A2"/>
    <w:rsid w:val="00FB0C96"/>
    <w:rsid w:val="00FB0FBC"/>
    <w:rsid w:val="00FB104C"/>
    <w:rsid w:val="00FB14F3"/>
    <w:rsid w:val="00FB1AF0"/>
    <w:rsid w:val="00FB263F"/>
    <w:rsid w:val="00FB338C"/>
    <w:rsid w:val="00FB3963"/>
    <w:rsid w:val="00FB3D2A"/>
    <w:rsid w:val="00FB428C"/>
    <w:rsid w:val="00FB4532"/>
    <w:rsid w:val="00FB47D3"/>
    <w:rsid w:val="00FB5817"/>
    <w:rsid w:val="00FB5DAC"/>
    <w:rsid w:val="00FB5E49"/>
    <w:rsid w:val="00FB7A44"/>
    <w:rsid w:val="00FC02B9"/>
    <w:rsid w:val="00FC037C"/>
    <w:rsid w:val="00FC08E0"/>
    <w:rsid w:val="00FC263B"/>
    <w:rsid w:val="00FC352A"/>
    <w:rsid w:val="00FC3A2B"/>
    <w:rsid w:val="00FC4FA4"/>
    <w:rsid w:val="00FC5656"/>
    <w:rsid w:val="00FC5BF9"/>
    <w:rsid w:val="00FC6463"/>
    <w:rsid w:val="00FC64C4"/>
    <w:rsid w:val="00FC6749"/>
    <w:rsid w:val="00FC6D71"/>
    <w:rsid w:val="00FC6DD2"/>
    <w:rsid w:val="00FC72B4"/>
    <w:rsid w:val="00FC75B1"/>
    <w:rsid w:val="00FD0E69"/>
    <w:rsid w:val="00FD12D2"/>
    <w:rsid w:val="00FD20AE"/>
    <w:rsid w:val="00FD2951"/>
    <w:rsid w:val="00FD2D75"/>
    <w:rsid w:val="00FD3066"/>
    <w:rsid w:val="00FD327E"/>
    <w:rsid w:val="00FD50F5"/>
    <w:rsid w:val="00FD5E9E"/>
    <w:rsid w:val="00FD64AD"/>
    <w:rsid w:val="00FD66CD"/>
    <w:rsid w:val="00FD6812"/>
    <w:rsid w:val="00FD694A"/>
    <w:rsid w:val="00FD6C99"/>
    <w:rsid w:val="00FD6D6E"/>
    <w:rsid w:val="00FD6E92"/>
    <w:rsid w:val="00FD7598"/>
    <w:rsid w:val="00FD77A0"/>
    <w:rsid w:val="00FD7CCF"/>
    <w:rsid w:val="00FE0437"/>
    <w:rsid w:val="00FE05FE"/>
    <w:rsid w:val="00FE0D35"/>
    <w:rsid w:val="00FE19BF"/>
    <w:rsid w:val="00FE21DA"/>
    <w:rsid w:val="00FE3A9C"/>
    <w:rsid w:val="00FE3EB4"/>
    <w:rsid w:val="00FE40F9"/>
    <w:rsid w:val="00FE44D8"/>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BFF"/>
    <w:rsid w:val="00FF5E8F"/>
    <w:rsid w:val="00FF6223"/>
    <w:rsid w:val="00FF674F"/>
    <w:rsid w:val="00FF6FBA"/>
    <w:rsid w:val="00FF7674"/>
    <w:rsid w:val="00FF7CC6"/>
    <w:rsid w:val="00FF7D0A"/>
    <w:rsid w:val="01E1A860"/>
    <w:rsid w:val="01FB08CE"/>
    <w:rsid w:val="033525FD"/>
    <w:rsid w:val="036CA9DD"/>
    <w:rsid w:val="056109D0"/>
    <w:rsid w:val="0A7CE8E2"/>
    <w:rsid w:val="0AC663EC"/>
    <w:rsid w:val="0AF6EA4B"/>
    <w:rsid w:val="0B85BC27"/>
    <w:rsid w:val="0BDE0C88"/>
    <w:rsid w:val="0CEA2263"/>
    <w:rsid w:val="0DEE946F"/>
    <w:rsid w:val="0E70C9F0"/>
    <w:rsid w:val="0F1B129B"/>
    <w:rsid w:val="0F69EAB2"/>
    <w:rsid w:val="11C15C6F"/>
    <w:rsid w:val="132D4008"/>
    <w:rsid w:val="1976B5B8"/>
    <w:rsid w:val="1A7C1971"/>
    <w:rsid w:val="1EE9886C"/>
    <w:rsid w:val="1FD761B4"/>
    <w:rsid w:val="20E2E3D2"/>
    <w:rsid w:val="2305E5A6"/>
    <w:rsid w:val="24242827"/>
    <w:rsid w:val="26E65C02"/>
    <w:rsid w:val="2A505324"/>
    <w:rsid w:val="2B388028"/>
    <w:rsid w:val="2B45CAC1"/>
    <w:rsid w:val="2BF092E5"/>
    <w:rsid w:val="2CA6BC2D"/>
    <w:rsid w:val="2CE8F3AD"/>
    <w:rsid w:val="2DC8FA9D"/>
    <w:rsid w:val="2FFAAFE7"/>
    <w:rsid w:val="30E7C1F6"/>
    <w:rsid w:val="3146BC99"/>
    <w:rsid w:val="33C931A3"/>
    <w:rsid w:val="3472487B"/>
    <w:rsid w:val="38BEFCD3"/>
    <w:rsid w:val="3946EFA7"/>
    <w:rsid w:val="3A932427"/>
    <w:rsid w:val="3AE1D66A"/>
    <w:rsid w:val="3B4E70C1"/>
    <w:rsid w:val="41F5473B"/>
    <w:rsid w:val="43DAA506"/>
    <w:rsid w:val="450BEB58"/>
    <w:rsid w:val="45B9F9AD"/>
    <w:rsid w:val="47658C15"/>
    <w:rsid w:val="48A62408"/>
    <w:rsid w:val="4DBFFA49"/>
    <w:rsid w:val="4EDFA97A"/>
    <w:rsid w:val="4FD3CA5F"/>
    <w:rsid w:val="50849DF1"/>
    <w:rsid w:val="5299D5E0"/>
    <w:rsid w:val="541AA962"/>
    <w:rsid w:val="541FDA2B"/>
    <w:rsid w:val="54B5F420"/>
    <w:rsid w:val="56DC810F"/>
    <w:rsid w:val="57ED6A18"/>
    <w:rsid w:val="58B5D123"/>
    <w:rsid w:val="5FBFF1E8"/>
    <w:rsid w:val="624ADB53"/>
    <w:rsid w:val="62CD08B0"/>
    <w:rsid w:val="634B89FC"/>
    <w:rsid w:val="639CE267"/>
    <w:rsid w:val="64159DF6"/>
    <w:rsid w:val="66744898"/>
    <w:rsid w:val="6AFAA173"/>
    <w:rsid w:val="6B3C2DB2"/>
    <w:rsid w:val="6E6056F4"/>
    <w:rsid w:val="6ED8B5E4"/>
    <w:rsid w:val="6F354027"/>
    <w:rsid w:val="71824741"/>
    <w:rsid w:val="78000A71"/>
    <w:rsid w:val="79E05BDF"/>
    <w:rsid w:val="7B4C8FE4"/>
    <w:rsid w:val="7C08E114"/>
    <w:rsid w:val="7D18DBF0"/>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2FB96"/>
  <w15:docId w15:val="{704F99FD-D6DA-4F05-8489-2931C3E5B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Heading1">
    <w:name w:val="heading 1"/>
    <w:aliases w:val="TF-Overskrift 1,Heading 1 Char,ICG-rapp m/nr-overskrifter nivå 1,Kap N,ICG-rapp m/nr-overskrifter nivå 11"/>
    <w:basedOn w:val="Normal"/>
    <w:next w:val="Normal"/>
    <w:autoRedefine/>
    <w:qFormat/>
    <w:rsid w:val="00B26C03"/>
    <w:pPr>
      <w:keepNext/>
      <w:numPr>
        <w:numId w:val="6"/>
      </w:numPr>
      <w:spacing w:before="240" w:after="240" w:line="276" w:lineRule="auto"/>
      <w:ind w:left="431" w:hanging="431"/>
      <w:outlineLvl w:val="0"/>
    </w:pPr>
    <w:rPr>
      <w:rFonts w:asciiTheme="majorHAnsi" w:hAnsiTheme="majorHAnsi" w:cs="Arial"/>
      <w:b/>
      <w:bCs/>
      <w:sz w:val="32"/>
      <w:szCs w:val="32"/>
    </w:rPr>
  </w:style>
  <w:style w:type="paragraph" w:styleId="Heading2">
    <w:name w:val="heading 2"/>
    <w:aliases w:val="Arial 12 Fett Kursiv,TF-Overskrit 2,Heading 2 Char,Heading 2 Char Tegn,Arial 12 Fett Kursiv Char,TF-Overskrit 2 Char,ICG-rapp m/nr-overskrift nivå 2,ICG-rapp m/nr-overskrift nivå 21"/>
    <w:basedOn w:val="Heading1"/>
    <w:next w:val="BodyText"/>
    <w:qFormat/>
    <w:rsid w:val="00B26C03"/>
    <w:pPr>
      <w:keepNext w:val="0"/>
      <w:numPr>
        <w:ilvl w:val="1"/>
      </w:numPr>
      <w:jc w:val="left"/>
      <w:outlineLvl w:val="1"/>
    </w:pPr>
    <w:rPr>
      <w:sz w:val="26"/>
      <w:szCs w:val="28"/>
      <w:lang w:val="en-GB"/>
    </w:rPr>
  </w:style>
  <w:style w:type="paragraph" w:styleId="Heading3">
    <w:name w:val="heading 3"/>
    <w:aliases w:val="TF-Overskrift 3,ICG-rapp m/nr-overskrift nivå 3,ICG-rapp m/nr-overskrift nivå 31"/>
    <w:basedOn w:val="Heading1"/>
    <w:next w:val="Normal"/>
    <w:qFormat/>
    <w:rsid w:val="00B26C03"/>
    <w:pPr>
      <w:numPr>
        <w:ilvl w:val="2"/>
      </w:numPr>
      <w:spacing w:before="0" w:after="0"/>
      <w:jc w:val="left"/>
      <w:outlineLvl w:val="2"/>
    </w:pPr>
    <w:rPr>
      <w:sz w:val="22"/>
      <w:szCs w:val="24"/>
    </w:rPr>
  </w:style>
  <w:style w:type="paragraph" w:styleId="Heading4">
    <w:name w:val="heading 4"/>
    <w:aliases w:val="ICG-rapp m/nr-overskrift nivå 4"/>
    <w:basedOn w:val="Heading1"/>
    <w:next w:val="Normal"/>
    <w:qFormat/>
    <w:rsid w:val="004C5CC4"/>
    <w:pPr>
      <w:numPr>
        <w:ilvl w:val="3"/>
      </w:numPr>
      <w:outlineLvl w:val="3"/>
    </w:pPr>
    <w:rPr>
      <w:b w:val="0"/>
      <w:bCs w:val="0"/>
      <w:sz w:val="24"/>
      <w:szCs w:val="24"/>
    </w:rPr>
  </w:style>
  <w:style w:type="paragraph" w:styleId="Heading5">
    <w:name w:val="heading 5"/>
    <w:aliases w:val="Underavsnitt,H5"/>
    <w:basedOn w:val="Heading4"/>
    <w:next w:val="Normal"/>
    <w:qFormat/>
    <w:rsid w:val="004C5CC4"/>
    <w:pPr>
      <w:numPr>
        <w:ilvl w:val="4"/>
      </w:numPr>
      <w:outlineLvl w:val="4"/>
    </w:pPr>
    <w:rPr>
      <w:sz w:val="20"/>
      <w:szCs w:val="20"/>
    </w:rPr>
  </w:style>
  <w:style w:type="paragraph" w:styleId="Heading6">
    <w:name w:val="heading 6"/>
    <w:basedOn w:val="Heading5"/>
    <w:next w:val="Normal"/>
    <w:qFormat/>
    <w:rsid w:val="004C5CC4"/>
    <w:pPr>
      <w:numPr>
        <w:ilvl w:val="5"/>
      </w:numPr>
      <w:outlineLvl w:val="5"/>
    </w:pPr>
    <w:rPr>
      <w:i/>
      <w:iCs/>
    </w:rPr>
  </w:style>
  <w:style w:type="paragraph" w:styleId="Heading7">
    <w:name w:val="heading 7"/>
    <w:basedOn w:val="Normal"/>
    <w:next w:val="Normal"/>
    <w:qFormat/>
    <w:rsid w:val="004C5CC4"/>
    <w:pPr>
      <w:numPr>
        <w:ilvl w:val="6"/>
        <w:numId w:val="6"/>
      </w:numPr>
      <w:spacing w:before="240" w:after="60"/>
      <w:outlineLvl w:val="6"/>
    </w:pPr>
  </w:style>
  <w:style w:type="paragraph" w:styleId="Heading8">
    <w:name w:val="heading 8"/>
    <w:aliases w:val="Vedlegg"/>
    <w:basedOn w:val="Normal"/>
    <w:next w:val="Normal"/>
    <w:qFormat/>
    <w:rsid w:val="004C5CC4"/>
    <w:pPr>
      <w:numPr>
        <w:ilvl w:val="7"/>
        <w:numId w:val="6"/>
      </w:numPr>
      <w:spacing w:before="240" w:after="60"/>
      <w:outlineLvl w:val="7"/>
    </w:pPr>
    <w:rPr>
      <w:i/>
      <w:iCs/>
    </w:rPr>
  </w:style>
  <w:style w:type="paragraph" w:styleId="Heading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3FDE"/>
    <w:pPr>
      <w:jc w:val="center"/>
    </w:pPr>
    <w:rPr>
      <w:rFonts w:ascii="Arial" w:hAnsi="Arial" w:cs="Arial"/>
      <w:b/>
      <w:bCs/>
      <w:sz w:val="36"/>
      <w:szCs w:val="36"/>
    </w:rPr>
  </w:style>
  <w:style w:type="paragraph" w:styleId="TOC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TOC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odyText">
    <w:name w:val="Body Text"/>
    <w:aliases w:val="GD,DNV-Body"/>
    <w:basedOn w:val="Normal"/>
    <w:link w:val="BodyTextChar"/>
    <w:rsid w:val="006F78F9"/>
    <w:pPr>
      <w:keepLines/>
      <w:spacing w:after="120"/>
    </w:pPr>
    <w:rPr>
      <w:szCs w:val="22"/>
      <w:lang w:val="x-none"/>
    </w:rPr>
  </w:style>
  <w:style w:type="character" w:styleId="Hyperlink">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odyText"/>
    <w:rsid w:val="004C5CC4"/>
    <w:rPr>
      <w:lang w:val="en-GB"/>
    </w:rPr>
  </w:style>
  <w:style w:type="table" w:styleId="TableGrid">
    <w:name w:val="Table Grid"/>
    <w:basedOn w:val="TableNorma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odyTextChar">
    <w:name w:val="Body Text Char"/>
    <w:aliases w:val="GD Char,DNV-Body Char"/>
    <w:link w:val="BodyText"/>
    <w:rsid w:val="006F78F9"/>
    <w:rPr>
      <w:rFonts w:ascii="Arial" w:hAnsi="Arial"/>
      <w:szCs w:val="22"/>
      <w:lang w:eastAsia="en-US"/>
    </w:rPr>
  </w:style>
  <w:style w:type="paragraph" w:styleId="Header">
    <w:name w:val="header"/>
    <w:basedOn w:val="Normal"/>
    <w:link w:val="HeaderChar"/>
    <w:rsid w:val="004C5CC4"/>
    <w:pPr>
      <w:tabs>
        <w:tab w:val="center" w:pos="4320"/>
        <w:tab w:val="right" w:pos="8640"/>
      </w:tabs>
    </w:pPr>
  </w:style>
  <w:style w:type="paragraph" w:styleId="Footer">
    <w:name w:val="footer"/>
    <w:basedOn w:val="Normal"/>
    <w:rsid w:val="004C5CC4"/>
    <w:pPr>
      <w:tabs>
        <w:tab w:val="center" w:pos="4320"/>
        <w:tab w:val="right" w:pos="8640"/>
      </w:tabs>
    </w:pPr>
  </w:style>
  <w:style w:type="character" w:styleId="PageNumber">
    <w:name w:val="page number"/>
    <w:basedOn w:val="DefaultParagraphFont"/>
    <w:rsid w:val="004C5CC4"/>
  </w:style>
  <w:style w:type="character" w:customStyle="1" w:styleId="stilarial">
    <w:name w:val="stilarial"/>
    <w:rsid w:val="00483E98"/>
    <w:rPr>
      <w:rFonts w:ascii="Arial" w:hAnsi="Arial" w:cs="Arial" w:hint="default"/>
    </w:rPr>
  </w:style>
  <w:style w:type="character" w:styleId="FollowedHyperlink">
    <w:name w:val="FollowedHyperlink"/>
    <w:rsid w:val="00483E98"/>
    <w:rPr>
      <w:color w:val="800080"/>
      <w:u w:val="single"/>
    </w:rPr>
  </w:style>
  <w:style w:type="paragraph" w:styleId="BalloonText">
    <w:name w:val="Balloon Text"/>
    <w:basedOn w:val="Normal"/>
    <w:link w:val="BalloonTextChar"/>
    <w:uiPriority w:val="99"/>
    <w:semiHidden/>
    <w:unhideWhenUsed/>
    <w:rsid w:val="003D455C"/>
    <w:rPr>
      <w:rFonts w:ascii="Tahoma" w:hAnsi="Tahoma"/>
      <w:sz w:val="16"/>
      <w:szCs w:val="16"/>
      <w:lang w:val="x-none"/>
    </w:rPr>
  </w:style>
  <w:style w:type="character" w:customStyle="1" w:styleId="BalloonTextChar">
    <w:name w:val="Balloon Text Char"/>
    <w:link w:val="BalloonText"/>
    <w:uiPriority w:val="99"/>
    <w:semiHidden/>
    <w:rsid w:val="003D455C"/>
    <w:rPr>
      <w:rFonts w:ascii="Tahoma" w:hAnsi="Tahoma" w:cs="Tahoma"/>
      <w:sz w:val="16"/>
      <w:szCs w:val="16"/>
      <w:lang w:eastAsia="en-US"/>
    </w:rPr>
  </w:style>
  <w:style w:type="paragraph" w:styleId="List">
    <w:name w:val="List"/>
    <w:basedOn w:val="Normal"/>
    <w:rsid w:val="00CA2881"/>
    <w:pPr>
      <w:widowControl/>
      <w:numPr>
        <w:numId w:val="2"/>
      </w:numPr>
    </w:pPr>
    <w:rPr>
      <w:lang w:eastAsia="nb-NO"/>
    </w:rPr>
  </w:style>
  <w:style w:type="paragraph" w:customStyle="1" w:styleId="ListSiste">
    <w:name w:val="List Siste"/>
    <w:basedOn w:val="List"/>
    <w:next w:val="BodyText"/>
    <w:rsid w:val="00875D39"/>
    <w:pPr>
      <w:numPr>
        <w:numId w:val="3"/>
      </w:numPr>
      <w:spacing w:after="120"/>
      <w:jc w:val="left"/>
    </w:pPr>
  </w:style>
  <w:style w:type="character" w:styleId="CommentReference">
    <w:name w:val="annotation reference"/>
    <w:semiHidden/>
    <w:rsid w:val="003F755B"/>
    <w:rPr>
      <w:sz w:val="16"/>
      <w:szCs w:val="16"/>
    </w:rPr>
  </w:style>
  <w:style w:type="paragraph" w:styleId="CommentText">
    <w:name w:val="annotation text"/>
    <w:basedOn w:val="Normal"/>
    <w:semiHidden/>
    <w:rsid w:val="003F755B"/>
  </w:style>
  <w:style w:type="paragraph" w:styleId="CommentSubject">
    <w:name w:val="annotation subject"/>
    <w:basedOn w:val="CommentText"/>
    <w:next w:val="CommentText"/>
    <w:semiHidden/>
    <w:rsid w:val="003F755B"/>
    <w:rPr>
      <w:b/>
      <w:bCs/>
    </w:rPr>
  </w:style>
  <w:style w:type="paragraph" w:styleId="FootnoteText">
    <w:name w:val="footnote text"/>
    <w:basedOn w:val="Normal"/>
    <w:semiHidden/>
    <w:rsid w:val="0011496F"/>
  </w:style>
  <w:style w:type="character" w:styleId="FootnoteReferenc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Paragraph">
    <w:name w:val="List Paragraph"/>
    <w:basedOn w:val="Normal"/>
    <w:uiPriority w:val="34"/>
    <w:qFormat/>
    <w:rsid w:val="00875D39"/>
    <w:pPr>
      <w:ind w:left="708"/>
      <w:jc w:val="left"/>
    </w:pPr>
  </w:style>
  <w:style w:type="numbering" w:customStyle="1" w:styleId="StilPunktmerket">
    <w:name w:val="Stil Punktmerket"/>
    <w:basedOn w:val="NoList"/>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TOC4">
    <w:name w:val="toc 4"/>
    <w:basedOn w:val="Normal"/>
    <w:next w:val="Normal"/>
    <w:autoRedefine/>
    <w:rsid w:val="00950FEE"/>
    <w:pPr>
      <w:ind w:left="600"/>
    </w:pPr>
  </w:style>
  <w:style w:type="paragraph" w:styleId="NoSpacing">
    <w:name w:val="No Spacing"/>
    <w:basedOn w:val="Normal"/>
    <w:link w:val="NoSpacingChar"/>
    <w:uiPriority w:val="1"/>
    <w:qFormat/>
    <w:rsid w:val="005B79DD"/>
    <w:pPr>
      <w:widowControl/>
    </w:pPr>
    <w:rPr>
      <w:rFonts w:ascii="Cambria" w:hAnsi="Cambria"/>
      <w:szCs w:val="22"/>
      <w:lang w:bidi="en-US"/>
    </w:rPr>
  </w:style>
  <w:style w:type="character" w:customStyle="1" w:styleId="NoSpacingChar">
    <w:name w:val="No Spacing Char"/>
    <w:link w:val="NoSpacing"/>
    <w:uiPriority w:val="1"/>
    <w:rsid w:val="005B79DD"/>
    <w:rPr>
      <w:rFonts w:ascii="Cambria" w:hAnsi="Cambria"/>
      <w:sz w:val="22"/>
      <w:szCs w:val="22"/>
      <w:lang w:eastAsia="en-US" w:bidi="en-US"/>
    </w:rPr>
  </w:style>
  <w:style w:type="paragraph" w:styleId="DocumentMap">
    <w:name w:val="Document Map"/>
    <w:basedOn w:val="Normal"/>
    <w:link w:val="DocumentMapChar"/>
    <w:rsid w:val="009D29B6"/>
    <w:rPr>
      <w:rFonts w:ascii="Tahoma" w:hAnsi="Tahoma" w:cs="Tahoma"/>
      <w:sz w:val="16"/>
      <w:szCs w:val="16"/>
    </w:rPr>
  </w:style>
  <w:style w:type="character" w:customStyle="1" w:styleId="DocumentMapChar">
    <w:name w:val="Document Map Char"/>
    <w:link w:val="DocumentMap"/>
    <w:rsid w:val="009D29B6"/>
    <w:rPr>
      <w:rFonts w:ascii="Tahoma" w:hAnsi="Tahoma" w:cs="Tahoma"/>
      <w:sz w:val="16"/>
      <w:szCs w:val="16"/>
      <w:lang w:eastAsia="en-US"/>
    </w:rPr>
  </w:style>
  <w:style w:type="paragraph" w:styleId="Revision">
    <w:name w:val="Revision"/>
    <w:hidden/>
    <w:uiPriority w:val="99"/>
    <w:semiHidden/>
    <w:rsid w:val="00E77E8C"/>
    <w:rPr>
      <w:lang w:val="nb-NO" w:eastAsia="en-US"/>
    </w:rPr>
  </w:style>
  <w:style w:type="paragraph" w:styleId="ListContinue">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ListBullet5">
    <w:name w:val="List Bullet 5"/>
    <w:basedOn w:val="Normal"/>
    <w:rsid w:val="00875D39"/>
    <w:pPr>
      <w:widowControl/>
      <w:numPr>
        <w:numId w:val="7"/>
      </w:numPr>
      <w:spacing w:after="240" w:line="288" w:lineRule="auto"/>
      <w:jc w:val="left"/>
    </w:pPr>
    <w:rPr>
      <w:szCs w:val="24"/>
    </w:rPr>
  </w:style>
  <w:style w:type="character" w:styleId="PlaceholderText">
    <w:name w:val="Placeholder Text"/>
    <w:basedOn w:val="DefaultParagraphFont"/>
    <w:uiPriority w:val="99"/>
    <w:semiHidden/>
    <w:rsid w:val="00C4474E"/>
    <w:rPr>
      <w:color w:val="808080"/>
    </w:rPr>
  </w:style>
  <w:style w:type="table" w:customStyle="1" w:styleId="Stortinget">
    <w:name w:val="Stortinget"/>
    <w:basedOn w:val="TableNorma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Continue"/>
    <w:rsid w:val="00875D39"/>
    <w:pPr>
      <w:spacing w:before="120"/>
      <w:ind w:left="0"/>
    </w:pPr>
  </w:style>
  <w:style w:type="paragraph" w:styleId="Subtitle">
    <w:name w:val="Subtitle"/>
    <w:basedOn w:val="Normal"/>
    <w:next w:val="Normal"/>
    <w:link w:val="SubtitleChar"/>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SubtitleChar">
    <w:name w:val="Subtitle Char"/>
    <w:basedOn w:val="DefaultParagraphFont"/>
    <w:link w:val="Subtitle"/>
    <w:rsid w:val="000C0EB4"/>
    <w:rPr>
      <w:rFonts w:ascii="Arial" w:eastAsiaTheme="minorEastAsia" w:hAnsi="Arial" w:cstheme="minorBidi"/>
      <w:color w:val="5A5A5A" w:themeColor="text1" w:themeTint="A5"/>
      <w:spacing w:val="15"/>
      <w:sz w:val="22"/>
      <w:szCs w:val="22"/>
      <w:lang w:val="nb-NO" w:eastAsia="en-US"/>
    </w:rPr>
  </w:style>
  <w:style w:type="character" w:customStyle="1" w:styleId="HeaderChar">
    <w:name w:val="Header Char"/>
    <w:basedOn w:val="DefaultParagraphFont"/>
    <w:link w:val="Header"/>
    <w:rsid w:val="004E55EA"/>
    <w:rPr>
      <w:sz w:val="22"/>
      <w:lang w:val="nb-NO" w:eastAsia="en-US"/>
    </w:rPr>
  </w:style>
  <w:style w:type="paragraph" w:styleId="TOCHeading">
    <w:name w:val="TOC Heading"/>
    <w:basedOn w:val="Heading1"/>
    <w:next w:val="Normal"/>
    <w:uiPriority w:val="39"/>
    <w:unhideWhenUsed/>
    <w:qFormat/>
    <w:rsid w:val="007F54D4"/>
    <w:pPr>
      <w:keepLines/>
      <w:widowControl/>
      <w:numPr>
        <w:numId w:val="0"/>
      </w:numPr>
      <w:spacing w:after="0" w:line="259" w:lineRule="auto"/>
      <w:jc w:val="left"/>
      <w:outlineLvl w:val="9"/>
    </w:pPr>
    <w:rPr>
      <w:rFonts w:eastAsiaTheme="majorEastAsia" w:cstheme="majorBidi"/>
      <w:b w:val="0"/>
      <w:bCs w:val="0"/>
      <w:color w:val="365F91" w:themeColor="accent1" w:themeShade="BF"/>
      <w:lang w:val="en-US"/>
    </w:rPr>
  </w:style>
  <w:style w:type="paragraph" w:styleId="TOC3">
    <w:name w:val="toc 3"/>
    <w:basedOn w:val="Normal"/>
    <w:next w:val="Normal"/>
    <w:autoRedefine/>
    <w:uiPriority w:val="39"/>
    <w:unhideWhenUsed/>
    <w:rsid w:val="007F54D4"/>
    <w:pPr>
      <w:spacing w:after="100"/>
      <w:ind w:left="440"/>
    </w:pPr>
  </w:style>
  <w:style w:type="paragraph" w:customStyle="1" w:styleId="Tabell">
    <w:name w:val="Tabell"/>
    <w:basedOn w:val="Normal"/>
    <w:link w:val="TabellChar"/>
    <w:qFormat/>
    <w:rsid w:val="00FD0E69"/>
    <w:pPr>
      <w:jc w:val="left"/>
    </w:pPr>
  </w:style>
  <w:style w:type="character" w:customStyle="1" w:styleId="TabellChar">
    <w:name w:val="Tabell Char"/>
    <w:basedOn w:val="DefaultParagraphFont"/>
    <w:link w:val="Tabell"/>
    <w:rsid w:val="00FD0E69"/>
    <w:rPr>
      <w:rFonts w:asciiTheme="minorHAnsi" w:hAnsiTheme="minorHAnsi"/>
      <w:sz w:val="22"/>
      <w:lang w:val="nb-NO" w:eastAsia="en-US"/>
    </w:rPr>
  </w:style>
  <w:style w:type="character" w:customStyle="1" w:styleId="TitleChar">
    <w:name w:val="Title Char"/>
    <w:basedOn w:val="DefaultParagraphFont"/>
    <w:link w:val="Title"/>
    <w:uiPriority w:val="10"/>
    <w:rsid w:val="002F69BD"/>
    <w:rPr>
      <w:rFonts w:ascii="Arial" w:hAnsi="Arial" w:cs="Arial"/>
      <w:b/>
      <w:bCs/>
      <w:sz w:val="36"/>
      <w:szCs w:val="36"/>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steinFjeldetLunde\Dropbox%20(Odin%20Prosjekt%20AS)\OP\Internt\Maler\Konkurransegjennomf&#248;ring\Konkurransegrunnlag\Bilag\Del%20II_Spesifikasjon%20av%20ytelsen.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D036E-8235-401F-AFA5-6453573C8A1D}">
  <ds:schemaRefs>
    <ds:schemaRef ds:uri="http://schemas.openxmlformats.org/officeDocument/2006/bibliography"/>
  </ds:schemaRefs>
</ds:datastoreItem>
</file>

<file path=customXml/itemProps2.xml><?xml version="1.0" encoding="utf-8"?>
<ds:datastoreItem xmlns:ds="http://schemas.openxmlformats.org/officeDocument/2006/customXml" ds:itemID="{CFAD0C5C-D17B-425F-A389-2E68484C71AB}">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B68BA3AA-825B-43B9-9785-EFC7624F8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3265E3-3837-4201-BE73-A908B3755AAF}">
  <ds:schemaRefs>
    <ds:schemaRef ds:uri="http://schemas.microsoft.com/sharepoint/v3/contenttype/forms"/>
  </ds:schemaRefs>
</ds:datastoreItem>
</file>

<file path=docMetadata/LabelInfo.xml><?xml version="1.0" encoding="utf-8"?>
<clbl:labelList xmlns:clbl="http://schemas.microsoft.com/office/2020/mipLabelMetadata">
  <clbl:label id="{37f901f9-4394-4597-843c-d2ba82df7403}" enabled="1" method="Standard" siteId="{e3dac4b3-9b0b-4f41-8623-9392d0d566dc}" contentBits="2" removed="0"/>
</clbl:labelList>
</file>

<file path=docProps/app.xml><?xml version="1.0" encoding="utf-8"?>
<Properties xmlns="http://schemas.openxmlformats.org/officeDocument/2006/extended-properties" xmlns:vt="http://schemas.openxmlformats.org/officeDocument/2006/docPropsVTypes">
  <Template>Del II_Spesifikasjon av ytelsen.dotx</Template>
  <TotalTime>62</TotalTime>
  <Pages>1</Pages>
  <Words>1619</Words>
  <Characters>9229</Characters>
  <Application>Microsoft Office Word</Application>
  <DocSecurity>4</DocSecurity>
  <Lines>76</Lines>
  <Paragraphs>21</Paragraphs>
  <ScaleCrop>false</ScaleCrop>
  <Company>Stortinget</Company>
  <LinksUpToDate>false</LinksUpToDate>
  <CharactersWithSpaces>10827</CharactersWithSpaces>
  <SharedDoc>false</SharedDoc>
  <HLinks>
    <vt:vector size="24" baseType="variant">
      <vt:variant>
        <vt:i4>1245247</vt:i4>
      </vt:variant>
      <vt:variant>
        <vt:i4>20</vt:i4>
      </vt:variant>
      <vt:variant>
        <vt:i4>0</vt:i4>
      </vt:variant>
      <vt:variant>
        <vt:i4>5</vt:i4>
      </vt:variant>
      <vt:variant>
        <vt:lpwstr/>
      </vt:variant>
      <vt:variant>
        <vt:lpwstr>_Toc230352867</vt:lpwstr>
      </vt:variant>
      <vt:variant>
        <vt:i4>1245247</vt:i4>
      </vt:variant>
      <vt:variant>
        <vt:i4>14</vt:i4>
      </vt:variant>
      <vt:variant>
        <vt:i4>0</vt:i4>
      </vt:variant>
      <vt:variant>
        <vt:i4>5</vt:i4>
      </vt:variant>
      <vt:variant>
        <vt:lpwstr/>
      </vt:variant>
      <vt:variant>
        <vt:lpwstr>_Toc230352866</vt:lpwstr>
      </vt:variant>
      <vt:variant>
        <vt:i4>1245247</vt:i4>
      </vt:variant>
      <vt:variant>
        <vt:i4>8</vt:i4>
      </vt:variant>
      <vt:variant>
        <vt:i4>0</vt:i4>
      </vt:variant>
      <vt:variant>
        <vt:i4>5</vt:i4>
      </vt:variant>
      <vt:variant>
        <vt:lpwstr/>
      </vt:variant>
      <vt:variant>
        <vt:lpwstr>_Toc230352865</vt:lpwstr>
      </vt:variant>
      <vt:variant>
        <vt:i4>1245247</vt:i4>
      </vt:variant>
      <vt:variant>
        <vt:i4>2</vt:i4>
      </vt:variant>
      <vt:variant>
        <vt:i4>0</vt:i4>
      </vt:variant>
      <vt:variant>
        <vt:i4>5</vt:i4>
      </vt:variant>
      <vt:variant>
        <vt:lpwstr/>
      </vt:variant>
      <vt:variant>
        <vt:lpwstr>_Toc230352864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Torstein Fjeldet Lunde</dc:creator>
  <cp:keywords/>
  <cp:lastModifiedBy>Kirsten Heitmann</cp:lastModifiedBy>
  <cp:revision>189</cp:revision>
  <cp:lastPrinted>2013-03-20T04:47:00Z</cp:lastPrinted>
  <dcterms:created xsi:type="dcterms:W3CDTF">2026-05-21T00:10:00Z</dcterms:created>
  <dcterms:modified xsi:type="dcterms:W3CDTF">2026-06-03T07:51:00Z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lassificationContentMarkingFooterShapeIds">
    <vt:lpwstr>5e24f40c,6dbf2f26,2ac69130</vt:lpwstr>
  </property>
  <property fmtid="{D5CDD505-2E9C-101B-9397-08002B2CF9AE}" pid="8" name="ClassificationContentMarkingFooterFontProps">
    <vt:lpwstr>#000000,10,Aptos</vt:lpwstr>
  </property>
  <property fmtid="{D5CDD505-2E9C-101B-9397-08002B2CF9AE}" pid="9" name="ClassificationContentMarkingFooterText">
    <vt:lpwstr>NHN Intern - kan deles</vt:lpwstr>
  </property>
  <property fmtid="{D5CDD505-2E9C-101B-9397-08002B2CF9AE}" pid="10" name="ContentTypeId">
    <vt:lpwstr>0x010100671A7F35C0634643B4CE8D1B2D631180</vt:lpwstr>
  </property>
  <property fmtid="{D5CDD505-2E9C-101B-9397-08002B2CF9AE}" pid="11" name="MediaServiceImageTags">
    <vt:lpwstr/>
  </property>
</Properties>
</file>